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28CF887" w14:textId="77777777" w:rsidR="00FB18BC" w:rsidRPr="00EA4921" w:rsidRDefault="00FB18BC" w:rsidP="008B57A2"/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980"/>
        <w:gridCol w:w="7513"/>
      </w:tblGrid>
      <w:tr w:rsidR="00EA4921" w:rsidRPr="00EA4921" w14:paraId="2029F3E9" w14:textId="77777777" w:rsidTr="008F2274">
        <w:trPr>
          <w:trHeight w:val="1134"/>
        </w:trPr>
        <w:tc>
          <w:tcPr>
            <w:tcW w:w="1980" w:type="dxa"/>
          </w:tcPr>
          <w:p w14:paraId="32D2F4B6" w14:textId="7A36056C" w:rsidR="00C81DCB" w:rsidRPr="00EA4921" w:rsidRDefault="00C81DCB" w:rsidP="008B57A2">
            <w:r w:rsidRPr="00EA4921">
              <w:t>Zamawiający</w:t>
            </w:r>
          </w:p>
        </w:tc>
        <w:tc>
          <w:tcPr>
            <w:tcW w:w="7513" w:type="dxa"/>
          </w:tcPr>
          <w:p w14:paraId="6202CAC6" w14:textId="52C7A000" w:rsidR="00C81DCB" w:rsidRPr="00EA4921" w:rsidRDefault="00C81DCB" w:rsidP="007D3172">
            <w:pPr>
              <w:tabs>
                <w:tab w:val="left" w:pos="1985"/>
              </w:tabs>
              <w:jc w:val="left"/>
            </w:pPr>
            <w:r w:rsidRPr="00EA4921">
              <w:rPr>
                <w:b/>
                <w:bCs/>
              </w:rPr>
              <w:t>Uniwersytet Adama Mickiewicza w Poznaniu, ul. Henryka Wieniawskiego 1,</w:t>
            </w:r>
            <w:r w:rsidR="0012613F" w:rsidRPr="00EA4921">
              <w:rPr>
                <w:b/>
                <w:bCs/>
              </w:rPr>
              <w:t xml:space="preserve"> </w:t>
            </w:r>
            <w:r w:rsidRPr="00EA4921">
              <w:rPr>
                <w:b/>
                <w:bCs/>
              </w:rPr>
              <w:t>61</w:t>
            </w:r>
            <w:r w:rsidR="0012613F" w:rsidRPr="00EA4921">
              <w:rPr>
                <w:b/>
                <w:bCs/>
              </w:rPr>
              <w:noBreakHyphen/>
            </w:r>
            <w:r w:rsidRPr="00EA4921">
              <w:rPr>
                <w:b/>
                <w:bCs/>
              </w:rPr>
              <w:t>712</w:t>
            </w:r>
            <w:r w:rsidR="0012613F" w:rsidRPr="00EA4921">
              <w:rPr>
                <w:b/>
                <w:bCs/>
              </w:rPr>
              <w:t> </w:t>
            </w:r>
            <w:r w:rsidRPr="00EA4921">
              <w:rPr>
                <w:b/>
                <w:bCs/>
              </w:rPr>
              <w:t>Poznań</w:t>
            </w:r>
          </w:p>
        </w:tc>
      </w:tr>
      <w:tr w:rsidR="00EA4921" w:rsidRPr="00EA4921" w14:paraId="0DBA6B4D" w14:textId="77777777" w:rsidTr="008F2274">
        <w:trPr>
          <w:trHeight w:val="1134"/>
        </w:trPr>
        <w:tc>
          <w:tcPr>
            <w:tcW w:w="1980" w:type="dxa"/>
          </w:tcPr>
          <w:p w14:paraId="047EED4B" w14:textId="727DC570" w:rsidR="00C81DCB" w:rsidRPr="00EA4921" w:rsidRDefault="00C81DCB" w:rsidP="008B57A2">
            <w:r w:rsidRPr="00EA4921">
              <w:t>Obiekt</w:t>
            </w:r>
          </w:p>
        </w:tc>
        <w:tc>
          <w:tcPr>
            <w:tcW w:w="7513" w:type="dxa"/>
          </w:tcPr>
          <w:p w14:paraId="1461F9D7" w14:textId="1E55748D" w:rsidR="00C81DCB" w:rsidRPr="00EA4921" w:rsidRDefault="0012613F" w:rsidP="007D3172">
            <w:pPr>
              <w:tabs>
                <w:tab w:val="left" w:pos="1985"/>
              </w:tabs>
              <w:jc w:val="left"/>
            </w:pPr>
            <w:r w:rsidRPr="00EA4921">
              <w:rPr>
                <w:b/>
                <w:bCs/>
              </w:rPr>
              <w:t xml:space="preserve">Wydział Biologii Uniwersytetu Adama Mickiewicza w Poznaniu, </w:t>
            </w:r>
            <w:r w:rsidR="00583273" w:rsidRPr="00EA4921">
              <w:rPr>
                <w:b/>
                <w:bCs/>
              </w:rPr>
              <w:br/>
            </w:r>
            <w:r w:rsidRPr="00EA4921">
              <w:rPr>
                <w:b/>
                <w:bCs/>
              </w:rPr>
              <w:t>ul. Uniwersytetu Poznańskiego 6, 61-614 Poznań</w:t>
            </w:r>
          </w:p>
        </w:tc>
      </w:tr>
      <w:tr w:rsidR="00EA4921" w:rsidRPr="00EA4921" w14:paraId="24B55382" w14:textId="77777777" w:rsidTr="008F2274">
        <w:trPr>
          <w:trHeight w:val="1134"/>
        </w:trPr>
        <w:tc>
          <w:tcPr>
            <w:tcW w:w="1980" w:type="dxa"/>
          </w:tcPr>
          <w:p w14:paraId="43B3134F" w14:textId="2412F1D4" w:rsidR="00C81DCB" w:rsidRPr="00EA4921" w:rsidRDefault="00C81DCB" w:rsidP="008B57A2">
            <w:r w:rsidRPr="00EA4921">
              <w:t>Temat</w:t>
            </w:r>
          </w:p>
        </w:tc>
        <w:tc>
          <w:tcPr>
            <w:tcW w:w="7513" w:type="dxa"/>
          </w:tcPr>
          <w:p w14:paraId="58D23356" w14:textId="653FE852" w:rsidR="00C81DCB" w:rsidRPr="00EA4921" w:rsidRDefault="00F42DC8" w:rsidP="007D3172">
            <w:pPr>
              <w:tabs>
                <w:tab w:val="left" w:pos="1985"/>
              </w:tabs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Wielobranżowy projekt wykonawczy modyfikacji instalacji wody lodowej dla budynku Wydziału Biologii UAM.</w:t>
            </w:r>
          </w:p>
          <w:p w14:paraId="12C0EB3C" w14:textId="40622C32" w:rsidR="00C064B1" w:rsidRPr="00EA4921" w:rsidRDefault="00AB4628" w:rsidP="007D3172">
            <w:pPr>
              <w:tabs>
                <w:tab w:val="left" w:pos="1985"/>
              </w:tabs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Część elektryczna i sterowanie.</w:t>
            </w:r>
          </w:p>
          <w:p w14:paraId="47F8893A" w14:textId="0E0D258E" w:rsidR="009D5ABC" w:rsidRPr="00EA4921" w:rsidRDefault="009D5ABC" w:rsidP="007D3172">
            <w:pPr>
              <w:tabs>
                <w:tab w:val="left" w:pos="1985"/>
              </w:tabs>
              <w:jc w:val="left"/>
              <w:rPr>
                <w:b/>
                <w:bCs/>
              </w:rPr>
            </w:pPr>
          </w:p>
        </w:tc>
      </w:tr>
      <w:tr w:rsidR="00B81CFD" w:rsidRPr="00EA4921" w14:paraId="7FE31113" w14:textId="77777777" w:rsidTr="008F2274">
        <w:trPr>
          <w:trHeight w:val="1134"/>
        </w:trPr>
        <w:tc>
          <w:tcPr>
            <w:tcW w:w="1980" w:type="dxa"/>
          </w:tcPr>
          <w:p w14:paraId="014C6955" w14:textId="3ED67FDF" w:rsidR="00B81CFD" w:rsidRPr="00EA4921" w:rsidRDefault="00B81CFD" w:rsidP="008B57A2">
            <w:r w:rsidRPr="00EA4921">
              <w:t>Etap</w:t>
            </w:r>
          </w:p>
        </w:tc>
        <w:tc>
          <w:tcPr>
            <w:tcW w:w="7513" w:type="dxa"/>
          </w:tcPr>
          <w:p w14:paraId="33ACF7F3" w14:textId="77777777" w:rsidR="00AB4628" w:rsidRPr="00EA4921" w:rsidRDefault="00AB4628" w:rsidP="007D3172">
            <w:pPr>
              <w:tabs>
                <w:tab w:val="left" w:pos="1985"/>
              </w:tabs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 xml:space="preserve">Etap 1 – projekt wymiany istniejących agregatów wody lodowej. </w:t>
            </w:r>
          </w:p>
          <w:p w14:paraId="6B71980D" w14:textId="0DB102A4" w:rsidR="00B81CFD" w:rsidRPr="00EA4921" w:rsidRDefault="00AB4628" w:rsidP="007D3172">
            <w:pPr>
              <w:tabs>
                <w:tab w:val="left" w:pos="1985"/>
              </w:tabs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Etap 2 – projekt rozdzielenia instalacji wewnętrznej budynku od zewnętrznej instalacji przygotowania chłodu.</w:t>
            </w:r>
          </w:p>
        </w:tc>
      </w:tr>
    </w:tbl>
    <w:p w14:paraId="645A0B93" w14:textId="77777777" w:rsidR="00C81DCB" w:rsidRPr="00EA4921" w:rsidRDefault="00C81DCB" w:rsidP="008B57A2"/>
    <w:p w14:paraId="2884BAC4" w14:textId="77777777" w:rsidR="008077BA" w:rsidRPr="00EA4921" w:rsidRDefault="008077BA" w:rsidP="008B57A2"/>
    <w:p w14:paraId="045BF393" w14:textId="77777777" w:rsidR="00C064B1" w:rsidRPr="00EA4921" w:rsidRDefault="00C064B1" w:rsidP="008B57A2"/>
    <w:p w14:paraId="3C81E992" w14:textId="77777777" w:rsidR="00C064B1" w:rsidRPr="00EA4921" w:rsidRDefault="00C064B1" w:rsidP="008B57A2"/>
    <w:p w14:paraId="609DEA36" w14:textId="77777777" w:rsidR="00C064B1" w:rsidRPr="00EA4921" w:rsidRDefault="00C064B1" w:rsidP="008B57A2"/>
    <w:p w14:paraId="162D3672" w14:textId="77777777" w:rsidR="00C064B1" w:rsidRPr="00EA4921" w:rsidRDefault="00C064B1" w:rsidP="008B57A2"/>
    <w:p w14:paraId="757865B6" w14:textId="77777777" w:rsidR="00C064B1" w:rsidRPr="00EA4921" w:rsidRDefault="00C064B1" w:rsidP="008B57A2"/>
    <w:p w14:paraId="1F246EBF" w14:textId="77777777" w:rsidR="00C81DCB" w:rsidRPr="00EA4921" w:rsidRDefault="00C81DCB" w:rsidP="008B57A2"/>
    <w:p w14:paraId="5BFC7001" w14:textId="77777777" w:rsidR="00445565" w:rsidRPr="00EA4921" w:rsidRDefault="00445565" w:rsidP="00D4051C">
      <w:pPr>
        <w:tabs>
          <w:tab w:val="left" w:pos="1985"/>
        </w:tabs>
      </w:pPr>
    </w:p>
    <w:p w14:paraId="7E61C57A" w14:textId="4F196A60" w:rsidR="00D4051C" w:rsidRPr="00EA4921" w:rsidRDefault="00C273D1" w:rsidP="00C273D1">
      <w:pPr>
        <w:tabs>
          <w:tab w:val="left" w:pos="3402"/>
          <w:tab w:val="left" w:pos="5103"/>
        </w:tabs>
      </w:pPr>
      <w:r w:rsidRPr="00EA4921">
        <w:tab/>
      </w:r>
      <w:r w:rsidR="00F01EAB" w:rsidRPr="00EA4921">
        <w:t>Opracowa</w:t>
      </w:r>
      <w:r w:rsidR="00915A6A" w:rsidRPr="00EA4921">
        <w:t>ł</w:t>
      </w:r>
      <w:r w:rsidR="00D4051C" w:rsidRPr="00EA4921">
        <w:t>:</w:t>
      </w:r>
      <w:r w:rsidRPr="00EA4921">
        <w:tab/>
        <w:t xml:space="preserve">inż. </w:t>
      </w:r>
      <w:r w:rsidR="002A722B" w:rsidRPr="00EA4921">
        <w:t>Andrzej Krysiński</w:t>
      </w:r>
    </w:p>
    <w:p w14:paraId="0087C2CE" w14:textId="77777777" w:rsidR="00D4051C" w:rsidRPr="00EA4921" w:rsidRDefault="00D4051C" w:rsidP="00D4051C"/>
    <w:p w14:paraId="734905F1" w14:textId="136CCE6E" w:rsidR="00035EC3" w:rsidRPr="00EA4921" w:rsidRDefault="00035EC3" w:rsidP="00035EC3">
      <w:pPr>
        <w:ind w:left="2836" w:firstLine="709"/>
      </w:pPr>
      <w:r w:rsidRPr="00EA4921">
        <w:t>Sprawdził:</w:t>
      </w:r>
      <w:r w:rsidRPr="00EA4921">
        <w:tab/>
        <w:t xml:space="preserve">mgr inż. </w:t>
      </w:r>
      <w:r w:rsidR="002A722B" w:rsidRPr="00EA4921">
        <w:t xml:space="preserve">Andrzej </w:t>
      </w:r>
      <w:proofErr w:type="spellStart"/>
      <w:r w:rsidR="002A722B" w:rsidRPr="00EA4921">
        <w:t>Kiernowicz</w:t>
      </w:r>
      <w:proofErr w:type="spellEnd"/>
    </w:p>
    <w:p w14:paraId="5375D5BA" w14:textId="742E3FE7" w:rsidR="00483BB8" w:rsidRPr="00EA4921" w:rsidRDefault="00483BB8">
      <w:r w:rsidRPr="00EA4921">
        <w:br w:type="page"/>
      </w:r>
    </w:p>
    <w:sdt>
      <w:sdtPr>
        <w:rPr>
          <w:rFonts w:asciiTheme="minorHAnsi" w:eastAsiaTheme="minorHAnsi" w:hAnsiTheme="minorHAnsi" w:cstheme="minorBidi"/>
          <w:b w:val="0"/>
          <w:color w:val="auto"/>
          <w:sz w:val="22"/>
          <w:szCs w:val="22"/>
          <w:lang w:eastAsia="en-US"/>
        </w:rPr>
        <w:id w:val="-885487745"/>
        <w:docPartObj>
          <w:docPartGallery w:val="Table of Contents"/>
          <w:docPartUnique/>
        </w:docPartObj>
      </w:sdtPr>
      <w:sdtEndPr>
        <w:rPr>
          <w:bCs/>
          <w:noProof/>
        </w:rPr>
      </w:sdtEndPr>
      <w:sdtContent>
        <w:p w14:paraId="253D629C" w14:textId="2B48F386" w:rsidR="003E38EE" w:rsidRPr="00EA4921" w:rsidRDefault="003E38EE">
          <w:pPr>
            <w:pStyle w:val="Nagwekspisutreci"/>
            <w:rPr>
              <w:color w:val="auto"/>
            </w:rPr>
          </w:pPr>
          <w:r w:rsidRPr="00EA4921">
            <w:rPr>
              <w:color w:val="auto"/>
            </w:rPr>
            <w:t>Spis treści</w:t>
          </w:r>
        </w:p>
        <w:p w14:paraId="00E5D725" w14:textId="57E93F46" w:rsidR="00B61D0E" w:rsidRDefault="003E38EE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 w:rsidRPr="00EA4921">
            <w:fldChar w:fldCharType="begin"/>
          </w:r>
          <w:r w:rsidRPr="00EA4921">
            <w:instrText xml:space="preserve"> TOC \o "1-3" \h \z \u </w:instrText>
          </w:r>
          <w:r w:rsidRPr="00EA4921">
            <w:fldChar w:fldCharType="separate"/>
          </w:r>
          <w:hyperlink w:anchor="_Toc169617391" w:history="1">
            <w:r w:rsidR="00B61D0E" w:rsidRPr="00574DB8">
              <w:rPr>
                <w:rStyle w:val="Hipercze"/>
                <w:noProof/>
              </w:rPr>
              <w:t>1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Podstawa prawna i techniczna opracowania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_Toc169617391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6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0C7B5E91" w14:textId="5F231D7C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2" w:history="1">
            <w:r w:rsidR="00B61D0E" w:rsidRPr="00574DB8">
              <w:rPr>
                <w:rStyle w:val="Hipercze"/>
                <w:noProof/>
              </w:rPr>
              <w:t>2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Przedmiot i zakres opracowania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_Toc169617392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6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73E79606" w14:textId="04C1CD40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3" w:history="1">
            <w:r w:rsidR="00B61D0E" w:rsidRPr="00574DB8">
              <w:rPr>
                <w:rStyle w:val="Hipercze"/>
                <w:noProof/>
              </w:rPr>
              <w:t>3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Wymiana agregatów chłodniczych – rejon A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_Toc169617393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7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1673561C" w14:textId="41F69791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4" w:history="1">
            <w:r w:rsidR="00B61D0E" w:rsidRPr="00574DB8">
              <w:rPr>
                <w:rStyle w:val="Hipercze"/>
                <w:noProof/>
              </w:rPr>
              <w:t>3.1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Zasilanie głównych agregatów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_Toc169617394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7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61BB3E05" w14:textId="76D274BF" w:rsidR="00B61D0E" w:rsidRDefault="00440ED9">
          <w:pPr>
            <w:pStyle w:val="Spistreci3"/>
            <w:tabs>
              <w:tab w:val="left" w:pos="120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5" w:history="1">
            <w:r w:rsidR="00B61D0E" w:rsidRPr="00574DB8">
              <w:rPr>
                <w:rStyle w:val="Hipercze"/>
                <w:noProof/>
              </w:rPr>
              <w:t>3.1.1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Kable zasilające przy agregatach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_Toc169617395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7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67473B74" w14:textId="10BBD66E" w:rsidR="00B61D0E" w:rsidRDefault="00440ED9">
          <w:pPr>
            <w:pStyle w:val="Spistreci3"/>
            <w:tabs>
              <w:tab w:val="left" w:pos="120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6" w:history="1">
            <w:r w:rsidR="00B61D0E" w:rsidRPr="00574DB8">
              <w:rPr>
                <w:rStyle w:val="Hipercze"/>
                <w:noProof/>
              </w:rPr>
              <w:t>3.1.2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Szafa pośrednicząca SPo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_Toc169617396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7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32C0B1B9" w14:textId="15A962D5" w:rsidR="00B61D0E" w:rsidRDefault="00440ED9">
          <w:pPr>
            <w:pStyle w:val="Spistreci3"/>
            <w:tabs>
              <w:tab w:val="left" w:pos="120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7" w:history="1">
            <w:r w:rsidR="00B61D0E" w:rsidRPr="00574DB8">
              <w:rPr>
                <w:rStyle w:val="Hipercze"/>
                <w:noProof/>
              </w:rPr>
              <w:t>3.1.3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Komunikacja w rejonie agregatów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_Toc169617397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8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256EE538" w14:textId="0E275FDA" w:rsidR="00B61D0E" w:rsidRDefault="00440ED9">
          <w:pPr>
            <w:pStyle w:val="Spistreci3"/>
            <w:tabs>
              <w:tab w:val="left" w:pos="120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8" w:history="1">
            <w:r w:rsidR="00B61D0E" w:rsidRPr="00574DB8">
              <w:rPr>
                <w:rStyle w:val="Hipercze"/>
                <w:noProof/>
              </w:rPr>
              <w:t>3.1.4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Układy pomiarowe w rejonie agregatów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_Toc169617398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9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2A5C551C" w14:textId="6967AC0A" w:rsidR="00B61D0E" w:rsidRDefault="00440ED9">
          <w:pPr>
            <w:pStyle w:val="Spistreci3"/>
            <w:tabs>
              <w:tab w:val="left" w:pos="120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399" w:history="1">
            <w:r w:rsidR="00B61D0E" w:rsidRPr="00574DB8">
              <w:rPr>
                <w:rStyle w:val="Hipercze"/>
                <w:noProof/>
              </w:rPr>
              <w:t>3.1.5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  <w:shd w:val="clear" w:color="auto" w:fill="FFFFFF"/>
              </w:rPr>
              <w:t>U</w:t>
            </w:r>
            <w:r w:rsidR="00B61D0E" w:rsidRPr="00574DB8">
              <w:rPr>
                <w:rStyle w:val="Hipercze"/>
                <w:noProof/>
              </w:rPr>
              <w:t>ziomy w rejonie agregatów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_Toc169617399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9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3339DCC1" w14:textId="4E409065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0" w:history="1">
            <w:r w:rsidR="00B61D0E" w:rsidRPr="00574DB8">
              <w:rPr>
                <w:rStyle w:val="Hipercze"/>
                <w:noProof/>
              </w:rPr>
              <w:t>3.2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Prace w głównej rozdzielni zasilającej agregaty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_Toc169617400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10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4DD699D3" w14:textId="05A42B1B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1" w:history="1">
            <w:r w:rsidR="00B61D0E" w:rsidRPr="00574DB8">
              <w:rPr>
                <w:rStyle w:val="Hipercze"/>
                <w:noProof/>
              </w:rPr>
              <w:t>4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Zasilanie i sterowanie nowych pomp obiegowych w budynku – rejon B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_Toc169617401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10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3CD818F5" w14:textId="5054896B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2" w:history="1">
            <w:r w:rsidR="00B61D0E" w:rsidRPr="00574DB8">
              <w:rPr>
                <w:rStyle w:val="Hipercze"/>
                <w:noProof/>
              </w:rPr>
              <w:t>5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Serwisowy agregat chłodniczy – rejon C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_Toc169617402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10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494238A8" w14:textId="61633CD2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3" w:history="1">
            <w:r w:rsidR="00B61D0E" w:rsidRPr="00574DB8">
              <w:rPr>
                <w:rStyle w:val="Hipercze"/>
                <w:noProof/>
              </w:rPr>
              <w:t>6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Nadrzędny układ sterowania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_Toc169617403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11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0C847414" w14:textId="6C36A8FB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4" w:history="1">
            <w:r w:rsidR="00B61D0E" w:rsidRPr="00574DB8">
              <w:rPr>
                <w:rStyle w:val="Hipercze"/>
                <w:noProof/>
              </w:rPr>
              <w:t>7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Ogólne wytyczne dotyczące montażu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_Toc169617404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12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5065DE15" w14:textId="6C697D7C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5" w:history="1">
            <w:r w:rsidR="00B61D0E" w:rsidRPr="00574DB8">
              <w:rPr>
                <w:rStyle w:val="Hipercze"/>
                <w:noProof/>
              </w:rPr>
              <w:t>8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Wytyczne dla współpracujących branż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_Toc169617405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13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6F05BC05" w14:textId="10A3BA67" w:rsidR="00B61D0E" w:rsidRDefault="00440ED9">
          <w:pPr>
            <w:pStyle w:val="Spistreci1"/>
            <w:tabs>
              <w:tab w:val="left" w:pos="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6" w:history="1">
            <w:r w:rsidR="00B61D0E" w:rsidRPr="00574DB8">
              <w:rPr>
                <w:rStyle w:val="Hipercze"/>
                <w:noProof/>
              </w:rPr>
              <w:t>9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Warunki i wytyczne BHP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_Toc169617406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13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4A0AF757" w14:textId="4DD7B3D2" w:rsidR="00B61D0E" w:rsidRDefault="00440ED9">
          <w:pPr>
            <w:pStyle w:val="Spistreci1"/>
            <w:tabs>
              <w:tab w:val="left" w:pos="72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7" w:history="1">
            <w:r w:rsidR="00B61D0E" w:rsidRPr="00574DB8">
              <w:rPr>
                <w:rStyle w:val="Hipercze"/>
                <w:noProof/>
              </w:rPr>
              <w:t>10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Album tras kablowych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_Toc169617407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15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21BF9142" w14:textId="1942C564" w:rsidR="00B61D0E" w:rsidRDefault="00440ED9">
          <w:pPr>
            <w:pStyle w:val="Spistreci1"/>
            <w:tabs>
              <w:tab w:val="left" w:pos="72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8" w:history="1">
            <w:r w:rsidR="00B61D0E" w:rsidRPr="00574DB8">
              <w:rPr>
                <w:rStyle w:val="Hipercze"/>
                <w:noProof/>
              </w:rPr>
              <w:t>11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SPECYFIKACJA ZBIORCZA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_Toc169617408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21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4D3463D9" w14:textId="30E35AA2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09" w:history="1">
            <w:r w:rsidR="00B61D0E" w:rsidRPr="00574DB8">
              <w:rPr>
                <w:rStyle w:val="Hipercze"/>
                <w:noProof/>
              </w:rPr>
              <w:t>11.1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Szafka analizatorów sieci SAS1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_Toc169617409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21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6DE7519F" w14:textId="411697CA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0" w:history="1">
            <w:r w:rsidR="00B61D0E" w:rsidRPr="00574DB8">
              <w:rPr>
                <w:rStyle w:val="Hipercze"/>
                <w:noProof/>
              </w:rPr>
              <w:t>11.2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Szafka analizatorów sieci SAS2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_Toc169617410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21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5E334023" w14:textId="24530859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1" w:history="1">
            <w:r w:rsidR="00B61D0E" w:rsidRPr="00574DB8">
              <w:rPr>
                <w:rStyle w:val="Hipercze"/>
                <w:noProof/>
              </w:rPr>
              <w:t>11.3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Szafa pośrednicząca „SPo” - stojąca (przy agregatach)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_Toc169617411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22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6F3076D3" w14:textId="6C4394F4" w:rsidR="00B61D0E" w:rsidRDefault="00440ED9">
          <w:pPr>
            <w:pStyle w:val="Spistreci3"/>
            <w:tabs>
              <w:tab w:val="left" w:pos="1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2" w:history="1">
            <w:r w:rsidR="00B61D0E" w:rsidRPr="00574DB8">
              <w:rPr>
                <w:rStyle w:val="Hipercze"/>
                <w:noProof/>
              </w:rPr>
              <w:t>11.3.1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Szafa SPO – zewnętrzna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_Toc169617412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22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314B5D03" w14:textId="5AAE9517" w:rsidR="00B61D0E" w:rsidRDefault="00440ED9">
          <w:pPr>
            <w:pStyle w:val="Spistreci3"/>
            <w:tabs>
              <w:tab w:val="left" w:pos="1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3" w:history="1">
            <w:r w:rsidR="00B61D0E" w:rsidRPr="00574DB8">
              <w:rPr>
                <w:rStyle w:val="Hipercze"/>
                <w:noProof/>
              </w:rPr>
              <w:t>11.3.2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bCs/>
                <w:noProof/>
              </w:rPr>
              <w:t>Szafa SPO-Gn</w:t>
            </w:r>
            <w:r w:rsidR="00B61D0E" w:rsidRPr="00574DB8">
              <w:rPr>
                <w:rStyle w:val="Hipercze"/>
                <w:noProof/>
              </w:rPr>
              <w:t xml:space="preserve"> gniazda wewnętrzna do zamontowania w szafie / obudowie SPo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_Toc169617413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23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333C0658" w14:textId="22BC8373" w:rsidR="00B61D0E" w:rsidRDefault="00440ED9">
          <w:pPr>
            <w:pStyle w:val="Spistreci3"/>
            <w:tabs>
              <w:tab w:val="left" w:pos="1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4" w:history="1">
            <w:r w:rsidR="00B61D0E" w:rsidRPr="00574DB8">
              <w:rPr>
                <w:rStyle w:val="Hipercze"/>
                <w:noProof/>
              </w:rPr>
              <w:t>11.3.3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bCs/>
                <w:noProof/>
              </w:rPr>
              <w:t xml:space="preserve">Szafa SPO-St </w:t>
            </w:r>
            <w:r w:rsidR="00B61D0E" w:rsidRPr="00574DB8">
              <w:rPr>
                <w:rStyle w:val="Hipercze"/>
                <w:noProof/>
              </w:rPr>
              <w:t>(sterowanie) wewnętrzna - do zamontowania w szafie / obudowie SPo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_Toc169617414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24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20CC3809" w14:textId="474A16E1" w:rsidR="00B61D0E" w:rsidRDefault="00440ED9">
          <w:pPr>
            <w:pStyle w:val="Spistreci3"/>
            <w:tabs>
              <w:tab w:val="left" w:pos="144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5" w:history="1">
            <w:r w:rsidR="00B61D0E" w:rsidRPr="00574DB8">
              <w:rPr>
                <w:rStyle w:val="Hipercze"/>
                <w:noProof/>
              </w:rPr>
              <w:t>11.3.4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Szafa SPO-St – OSPRZĘT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_Toc169617415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25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558E717B" w14:textId="40F902CB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6" w:history="1">
            <w:r w:rsidR="00B61D0E" w:rsidRPr="00574DB8">
              <w:rPr>
                <w:rStyle w:val="Hipercze"/>
                <w:noProof/>
              </w:rPr>
              <w:t>11.4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Drabinki, koryta kablowe (przy agregatach)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_Toc169617416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27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54A46F12" w14:textId="4305C916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7" w:history="1">
            <w:r w:rsidR="00B61D0E" w:rsidRPr="00574DB8">
              <w:rPr>
                <w:rStyle w:val="Hipercze"/>
                <w:noProof/>
              </w:rPr>
              <w:t>11.5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Wyposażenie szafy sterującej SPA - w pomieszczeniu wymiennika ciepła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_Toc169617417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28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4345FB40" w14:textId="59626942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8" w:history="1">
            <w:r w:rsidR="00B61D0E" w:rsidRPr="00574DB8">
              <w:rPr>
                <w:rStyle w:val="Hipercze"/>
                <w:noProof/>
              </w:rPr>
              <w:t>11.6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Osprzęt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_Toc169617418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29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6EC4ADCC" w14:textId="40A9EDA1" w:rsidR="00B61D0E" w:rsidRDefault="00440ED9">
          <w:pPr>
            <w:pStyle w:val="Spistreci2"/>
            <w:tabs>
              <w:tab w:val="left" w:pos="96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19" w:history="1">
            <w:r w:rsidR="00B61D0E" w:rsidRPr="00574DB8">
              <w:rPr>
                <w:rStyle w:val="Hipercze"/>
                <w:noProof/>
              </w:rPr>
              <w:t>11.7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Obiekt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_Toc169617419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32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0A4C6C5D" w14:textId="4C3AFEF5" w:rsidR="00B61D0E" w:rsidRDefault="00440ED9">
          <w:pPr>
            <w:pStyle w:val="Spistreci1"/>
            <w:tabs>
              <w:tab w:val="left" w:pos="720"/>
              <w:tab w:val="right" w:leader="dot" w:pos="9627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169617420" w:history="1">
            <w:r w:rsidR="00B61D0E" w:rsidRPr="00574DB8">
              <w:rPr>
                <w:rStyle w:val="Hipercze"/>
                <w:noProof/>
              </w:rPr>
              <w:t>12</w:t>
            </w:r>
            <w:r w:rsidR="00B61D0E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B61D0E" w:rsidRPr="00574DB8">
              <w:rPr>
                <w:rStyle w:val="Hipercze"/>
                <w:noProof/>
              </w:rPr>
              <w:t>Spis rysunków</w:t>
            </w:r>
            <w:r w:rsidR="00B61D0E">
              <w:rPr>
                <w:noProof/>
                <w:webHidden/>
              </w:rPr>
              <w:tab/>
            </w:r>
            <w:r w:rsidR="00B61D0E">
              <w:rPr>
                <w:noProof/>
                <w:webHidden/>
              </w:rPr>
              <w:fldChar w:fldCharType="begin"/>
            </w:r>
            <w:r w:rsidR="00B61D0E">
              <w:rPr>
                <w:noProof/>
                <w:webHidden/>
              </w:rPr>
              <w:instrText xml:space="preserve"> PAGEREF _Toc169617420 \h </w:instrText>
            </w:r>
            <w:r w:rsidR="00B61D0E">
              <w:rPr>
                <w:noProof/>
                <w:webHidden/>
              </w:rPr>
            </w:r>
            <w:r w:rsidR="00B61D0E">
              <w:rPr>
                <w:noProof/>
                <w:webHidden/>
              </w:rPr>
              <w:fldChar w:fldCharType="separate"/>
            </w:r>
            <w:r w:rsidR="00B61D0E">
              <w:rPr>
                <w:noProof/>
                <w:webHidden/>
              </w:rPr>
              <w:t>34</w:t>
            </w:r>
            <w:r w:rsidR="00B61D0E">
              <w:rPr>
                <w:noProof/>
                <w:webHidden/>
              </w:rPr>
              <w:fldChar w:fldCharType="end"/>
            </w:r>
          </w:hyperlink>
        </w:p>
        <w:p w14:paraId="3EFCB125" w14:textId="30E5EC00" w:rsidR="003E38EE" w:rsidRPr="00EA4921" w:rsidRDefault="003E38EE">
          <w:r w:rsidRPr="00EA4921">
            <w:rPr>
              <w:b/>
              <w:bCs/>
              <w:noProof/>
            </w:rPr>
            <w:fldChar w:fldCharType="end"/>
          </w:r>
        </w:p>
      </w:sdtContent>
    </w:sdt>
    <w:p w14:paraId="21DCED7D" w14:textId="77777777" w:rsidR="00F762E6" w:rsidRPr="00EA4921" w:rsidRDefault="00F762E6" w:rsidP="00414D44">
      <w:pPr>
        <w:spacing w:after="0" w:line="360" w:lineRule="auto"/>
        <w:ind w:hanging="357"/>
        <w:rPr>
          <w:rFonts w:cstheme="minorHAnsi"/>
        </w:rPr>
      </w:pPr>
    </w:p>
    <w:p w14:paraId="4CB9F2C5" w14:textId="77777777" w:rsidR="00507FD3" w:rsidRPr="00EA4921" w:rsidRDefault="00577488">
      <w:r w:rsidRPr="00EA4921">
        <w:br w:type="page"/>
      </w:r>
    </w:p>
    <w:p w14:paraId="2646615D" w14:textId="77777777" w:rsidR="00EE2C85" w:rsidRPr="00EA4921" w:rsidRDefault="00EE2C85" w:rsidP="00EE2C85"/>
    <w:p w14:paraId="75120486" w14:textId="77777777" w:rsidR="00EE2C85" w:rsidRPr="00EA4921" w:rsidRDefault="00EE2C85" w:rsidP="00EE2C85"/>
    <w:p w14:paraId="4F447D6B" w14:textId="77777777" w:rsidR="00EE2C85" w:rsidRPr="00EA4921" w:rsidRDefault="00EE2C85" w:rsidP="00EE2C85"/>
    <w:p w14:paraId="118C4BB7" w14:textId="77777777" w:rsidR="00EE2C85" w:rsidRPr="00EA4921" w:rsidRDefault="00EE2C85" w:rsidP="00EE2C85"/>
    <w:p w14:paraId="4E4156CA" w14:textId="77777777" w:rsidR="00EE2C85" w:rsidRPr="00EA4921" w:rsidRDefault="00EE2C85" w:rsidP="00EE2C85"/>
    <w:p w14:paraId="3BAB5CC6" w14:textId="77777777" w:rsidR="00EE2C85" w:rsidRPr="00EA4921" w:rsidRDefault="00EE2C85" w:rsidP="00EE2C85">
      <w:pPr>
        <w:rPr>
          <w:rFonts w:ascii="Arial" w:hAnsi="Arial" w:cs="Arial"/>
          <w:sz w:val="24"/>
          <w:szCs w:val="24"/>
        </w:rPr>
      </w:pPr>
    </w:p>
    <w:p w14:paraId="3812E628" w14:textId="77777777" w:rsidR="00EE2C85" w:rsidRPr="00EA4921" w:rsidRDefault="00EE2C85" w:rsidP="00EE2C85">
      <w:pPr>
        <w:ind w:firstLine="709"/>
        <w:rPr>
          <w:sz w:val="24"/>
          <w:szCs w:val="24"/>
        </w:rPr>
      </w:pPr>
      <w:r w:rsidRPr="00EA4921">
        <w:rPr>
          <w:rFonts w:ascii="Arial" w:hAnsi="Arial" w:cs="Arial"/>
          <w:sz w:val="24"/>
          <w:szCs w:val="24"/>
        </w:rPr>
        <w:t>Oświadczenie projektanta o sporządzeniu projektu zgodnie z przepisami</w:t>
      </w:r>
    </w:p>
    <w:p w14:paraId="48145849" w14:textId="77777777" w:rsidR="00EE2C85" w:rsidRPr="00EA4921" w:rsidRDefault="00EE2C85" w:rsidP="00EE2C85">
      <w:pPr>
        <w:ind w:left="1418" w:firstLine="709"/>
        <w:rPr>
          <w:rFonts w:ascii="Arial" w:hAnsi="Arial" w:cs="Arial"/>
          <w:sz w:val="20"/>
          <w:szCs w:val="20"/>
        </w:rPr>
      </w:pPr>
      <w:r w:rsidRPr="00EA4921">
        <w:rPr>
          <w:rFonts w:ascii="Arial" w:hAnsi="Arial" w:cs="Arial"/>
          <w:sz w:val="20"/>
          <w:szCs w:val="20"/>
        </w:rPr>
        <w:t>zgodnie z art. 34 ust. 3d pkt 3 i art. 34 ust. 3e prawa budowlanego</w:t>
      </w:r>
    </w:p>
    <w:p w14:paraId="4F8BB47F" w14:textId="77777777" w:rsidR="00EE2C85" w:rsidRPr="00EA4921" w:rsidRDefault="00EE2C85" w:rsidP="00EE2C85">
      <w:pPr>
        <w:rPr>
          <w:rFonts w:ascii="Arial" w:hAnsi="Arial" w:cs="Arial"/>
        </w:rPr>
      </w:pPr>
    </w:p>
    <w:p w14:paraId="3D984D05" w14:textId="77777777" w:rsidR="00EE2C85" w:rsidRPr="00EA4921" w:rsidRDefault="00EE2C85" w:rsidP="00EE2C85">
      <w:pPr>
        <w:rPr>
          <w:rFonts w:ascii="Arial" w:hAnsi="Arial" w:cs="Arial"/>
        </w:rPr>
      </w:pPr>
    </w:p>
    <w:p w14:paraId="16CF8D57" w14:textId="77777777" w:rsidR="00EE2C85" w:rsidRPr="00EA4921" w:rsidRDefault="00EE2C85" w:rsidP="00EE2C85">
      <w:pPr>
        <w:rPr>
          <w:rFonts w:ascii="Arial" w:hAnsi="Arial" w:cs="Arial"/>
        </w:rPr>
      </w:pPr>
    </w:p>
    <w:p w14:paraId="336DF1E3" w14:textId="77777777" w:rsidR="00EE2C85" w:rsidRPr="00EA4921" w:rsidRDefault="00EE2C85" w:rsidP="00EE2C85">
      <w:pPr>
        <w:rPr>
          <w:rFonts w:ascii="Arial" w:hAnsi="Arial" w:cs="Arial"/>
        </w:rPr>
      </w:pPr>
      <w:r w:rsidRPr="00EA4921">
        <w:rPr>
          <w:rFonts w:ascii="Arial" w:hAnsi="Arial" w:cs="Arial"/>
        </w:rPr>
        <w:t>Niniejszym oświadczam, że wykonana Dokumentacja Projektowa</w:t>
      </w:r>
    </w:p>
    <w:p w14:paraId="1BE55C8C" w14:textId="77777777" w:rsidR="00EE2C85" w:rsidRPr="00EA4921" w:rsidRDefault="00EE2C85" w:rsidP="00EE2C85">
      <w:pPr>
        <w:rPr>
          <w:rFonts w:ascii="Arial" w:hAnsi="Arial" w:cs="Arial"/>
        </w:rPr>
      </w:pPr>
      <w:r w:rsidRPr="00EA4921">
        <w:rPr>
          <w:rFonts w:ascii="Arial" w:hAnsi="Arial" w:cs="Arial"/>
        </w:rPr>
        <w:t xml:space="preserve">p.n. </w:t>
      </w:r>
    </w:p>
    <w:p w14:paraId="491C1A7C" w14:textId="77777777" w:rsidR="00EE2C85" w:rsidRPr="00EA4921" w:rsidRDefault="00EE2C85" w:rsidP="00EE2C85">
      <w:pPr>
        <w:rPr>
          <w:b/>
          <w:bCs/>
          <w:sz w:val="24"/>
          <w:szCs w:val="24"/>
        </w:rPr>
      </w:pPr>
      <w:r w:rsidRPr="00EA4921">
        <w:rPr>
          <w:b/>
          <w:bCs/>
          <w:sz w:val="24"/>
          <w:szCs w:val="24"/>
        </w:rPr>
        <w:tab/>
        <w:t>Wielobranżowy projekt wykonawczy modyfikacji instalacji wody lodowej</w:t>
      </w:r>
    </w:p>
    <w:p w14:paraId="5630E6A8" w14:textId="77777777" w:rsidR="00EE2C85" w:rsidRPr="00EA4921" w:rsidRDefault="00EE2C85" w:rsidP="00EE2C85">
      <w:pPr>
        <w:ind w:left="567" w:firstLine="567"/>
        <w:rPr>
          <w:b/>
          <w:bCs/>
          <w:sz w:val="24"/>
          <w:szCs w:val="24"/>
        </w:rPr>
      </w:pPr>
      <w:r w:rsidRPr="00EA4921">
        <w:rPr>
          <w:b/>
          <w:bCs/>
          <w:sz w:val="24"/>
          <w:szCs w:val="24"/>
        </w:rPr>
        <w:t>dla budynku Wydziału Biologii UAM.</w:t>
      </w:r>
    </w:p>
    <w:p w14:paraId="2D0D8C2E" w14:textId="77777777" w:rsidR="00EE2C85" w:rsidRPr="00EA4921" w:rsidRDefault="00EE2C85" w:rsidP="00EE2C85">
      <w:pPr>
        <w:ind w:left="2268" w:firstLine="567"/>
        <w:rPr>
          <w:rFonts w:ascii="Arial" w:hAnsi="Arial" w:cs="Arial"/>
          <w:sz w:val="24"/>
          <w:szCs w:val="24"/>
        </w:rPr>
      </w:pPr>
      <w:r w:rsidRPr="00EA4921">
        <w:rPr>
          <w:b/>
          <w:bCs/>
          <w:sz w:val="24"/>
          <w:szCs w:val="24"/>
        </w:rPr>
        <w:t>Część elektryczna i sterowanie.</w:t>
      </w:r>
    </w:p>
    <w:p w14:paraId="7BC78FAF" w14:textId="77777777" w:rsidR="00EE2C85" w:rsidRPr="00EA4921" w:rsidRDefault="00EE2C85" w:rsidP="00EE2C85">
      <w:pPr>
        <w:spacing w:after="0" w:line="360" w:lineRule="auto"/>
        <w:rPr>
          <w:rFonts w:ascii="Arial" w:hAnsi="Arial" w:cs="Arial"/>
        </w:rPr>
      </w:pPr>
    </w:p>
    <w:p w14:paraId="31E017A6" w14:textId="77777777" w:rsidR="00EE2C85" w:rsidRPr="00EA4921" w:rsidRDefault="00EE2C85" w:rsidP="00EE2C85">
      <w:pPr>
        <w:spacing w:after="0" w:line="360" w:lineRule="auto"/>
        <w:rPr>
          <w:rFonts w:ascii="Arial" w:hAnsi="Arial" w:cs="Arial"/>
        </w:rPr>
      </w:pPr>
      <w:r w:rsidRPr="00EA4921">
        <w:rPr>
          <w:rFonts w:ascii="Arial" w:hAnsi="Arial" w:cs="Arial"/>
        </w:rPr>
        <w:t>została opracowana zgodnie z obowiązującymi przepisami oraz zasadami wiedzy technicznej</w:t>
      </w:r>
    </w:p>
    <w:p w14:paraId="7CF80482" w14:textId="77777777" w:rsidR="00EE2C85" w:rsidRPr="00EA4921" w:rsidRDefault="00EE2C85" w:rsidP="00EE2C85">
      <w:pPr>
        <w:spacing w:after="0" w:line="360" w:lineRule="auto"/>
        <w:rPr>
          <w:rFonts w:ascii="Arial" w:hAnsi="Arial" w:cs="Arial"/>
        </w:rPr>
      </w:pPr>
      <w:r w:rsidRPr="00EA4921">
        <w:rPr>
          <w:rFonts w:ascii="Arial" w:hAnsi="Arial" w:cs="Arial"/>
        </w:rPr>
        <w:t>i wytycznymi projektowymi oraz jest kompletna z punktu widzenia celu, jakiemu ma służyć</w:t>
      </w:r>
    </w:p>
    <w:p w14:paraId="51D1DAD3" w14:textId="77777777" w:rsidR="00EE2C85" w:rsidRPr="00EA4921" w:rsidRDefault="00EE2C85" w:rsidP="00EE2C85">
      <w:pPr>
        <w:spacing w:after="0" w:line="360" w:lineRule="auto"/>
        <w:rPr>
          <w:rFonts w:ascii="Arial" w:hAnsi="Arial" w:cs="Arial"/>
        </w:rPr>
      </w:pPr>
    </w:p>
    <w:p w14:paraId="7AC4A432" w14:textId="77777777" w:rsidR="00EE2C85" w:rsidRPr="00EA4921" w:rsidRDefault="00EE2C85" w:rsidP="00EE2C85">
      <w:pPr>
        <w:spacing w:after="0" w:line="360" w:lineRule="auto"/>
        <w:rPr>
          <w:rFonts w:ascii="Arial" w:hAnsi="Arial" w:cs="Arial"/>
        </w:rPr>
      </w:pPr>
    </w:p>
    <w:p w14:paraId="64DC004F" w14:textId="77777777" w:rsidR="00EE2C85" w:rsidRPr="00EA4921" w:rsidRDefault="00EE2C85" w:rsidP="00EE2C85"/>
    <w:p w14:paraId="6704B123" w14:textId="77777777" w:rsidR="00EE2C85" w:rsidRPr="00EA4921" w:rsidRDefault="00EE2C85" w:rsidP="00EE2C85"/>
    <w:p w14:paraId="3A0C6EC5" w14:textId="66A30B94" w:rsidR="00EE2C85" w:rsidRPr="00EA4921" w:rsidRDefault="00EE2C85" w:rsidP="00EE2C85">
      <w:r w:rsidRPr="00EA4921">
        <w:tab/>
      </w:r>
      <w:r w:rsidRPr="00EA4921">
        <w:tab/>
      </w:r>
      <w:r w:rsidRPr="00EA4921">
        <w:tab/>
      </w:r>
      <w:r w:rsidRPr="00EA4921">
        <w:tab/>
      </w:r>
      <w:r w:rsidRPr="00EA4921">
        <w:tab/>
      </w:r>
      <w:r w:rsidRPr="00EA4921">
        <w:tab/>
      </w:r>
      <w:r w:rsidRPr="00EA4921">
        <w:tab/>
      </w:r>
      <w:r w:rsidRPr="00EA4921">
        <w:tab/>
      </w:r>
      <w:r w:rsidRPr="00EA4921">
        <w:rPr>
          <w:rFonts w:ascii="Arial" w:hAnsi="Arial" w:cs="Arial"/>
        </w:rPr>
        <w:t xml:space="preserve">mgr inż. Andrzej </w:t>
      </w:r>
      <w:proofErr w:type="spellStart"/>
      <w:r w:rsidRPr="00EA4921">
        <w:rPr>
          <w:rFonts w:ascii="Arial" w:hAnsi="Arial" w:cs="Arial"/>
        </w:rPr>
        <w:t>Kiernowicz</w:t>
      </w:r>
      <w:proofErr w:type="spellEnd"/>
    </w:p>
    <w:p w14:paraId="0A025A5B" w14:textId="77777777" w:rsidR="00EE2C85" w:rsidRPr="00EA4921" w:rsidRDefault="00EE2C85" w:rsidP="00EE2C85">
      <w:pPr>
        <w:rPr>
          <w:rFonts w:ascii="Arial" w:hAnsi="Arial" w:cs="Arial"/>
        </w:rPr>
      </w:pPr>
    </w:p>
    <w:p w14:paraId="1750FFEC" w14:textId="77777777" w:rsidR="00EE2C85" w:rsidRPr="00EA4921" w:rsidRDefault="00EE2C85" w:rsidP="00EE2C85">
      <w:pPr>
        <w:rPr>
          <w:rFonts w:ascii="Arial" w:hAnsi="Arial" w:cs="Arial"/>
        </w:rPr>
      </w:pPr>
    </w:p>
    <w:p w14:paraId="1976B051" w14:textId="77777777" w:rsidR="00EE2C85" w:rsidRPr="00EA4921" w:rsidRDefault="00EE2C85" w:rsidP="00EE2C85">
      <w:pPr>
        <w:rPr>
          <w:rFonts w:ascii="Arial" w:hAnsi="Arial" w:cs="Arial"/>
        </w:rPr>
      </w:pPr>
    </w:p>
    <w:p w14:paraId="7956D403" w14:textId="77777777" w:rsidR="00EE2C85" w:rsidRPr="00EA4921" w:rsidRDefault="00EE2C85" w:rsidP="00EE2C85">
      <w:pPr>
        <w:rPr>
          <w:rFonts w:ascii="Arial" w:hAnsi="Arial" w:cs="Arial"/>
        </w:rPr>
      </w:pPr>
    </w:p>
    <w:p w14:paraId="131066F6" w14:textId="4DEC42B8" w:rsidR="00EE2C85" w:rsidRPr="00EA4921" w:rsidRDefault="00EE2C85" w:rsidP="00EE2C85">
      <w:r w:rsidRPr="00EA4921">
        <w:rPr>
          <w:rFonts w:ascii="Arial" w:hAnsi="Arial" w:cs="Arial"/>
        </w:rPr>
        <w:t xml:space="preserve">Poznań, </w:t>
      </w:r>
      <w:r w:rsidR="0078302C" w:rsidRPr="00EA4921">
        <w:rPr>
          <w:rFonts w:ascii="Arial" w:hAnsi="Arial" w:cs="Arial"/>
        </w:rPr>
        <w:t>18</w:t>
      </w:r>
      <w:r w:rsidRPr="00EA4921">
        <w:rPr>
          <w:rFonts w:ascii="Arial" w:hAnsi="Arial" w:cs="Arial"/>
        </w:rPr>
        <w:t>.0</w:t>
      </w:r>
      <w:r w:rsidR="0078302C" w:rsidRPr="00EA4921">
        <w:rPr>
          <w:rFonts w:ascii="Arial" w:hAnsi="Arial" w:cs="Arial"/>
        </w:rPr>
        <w:t>6</w:t>
      </w:r>
      <w:r w:rsidRPr="00EA4921">
        <w:rPr>
          <w:rFonts w:ascii="Arial" w:hAnsi="Arial" w:cs="Arial"/>
        </w:rPr>
        <w:t>.2024</w:t>
      </w:r>
      <w:r w:rsidR="000B1B36" w:rsidRPr="00EA4921">
        <w:rPr>
          <w:rFonts w:ascii="Arial" w:hAnsi="Arial" w:cs="Arial"/>
        </w:rPr>
        <w:t xml:space="preserve"> </w:t>
      </w:r>
      <w:r w:rsidRPr="00EA4921">
        <w:rPr>
          <w:rFonts w:ascii="Arial" w:hAnsi="Arial" w:cs="Arial"/>
        </w:rPr>
        <w:t>r.</w:t>
      </w:r>
    </w:p>
    <w:p w14:paraId="774AA62F" w14:textId="77777777" w:rsidR="00EE2C85" w:rsidRPr="00EA4921" w:rsidRDefault="00EE2C85" w:rsidP="00EE2C85">
      <w:r w:rsidRPr="00EA4921">
        <w:br w:type="page"/>
      </w:r>
    </w:p>
    <w:p w14:paraId="67453AC4" w14:textId="77777777" w:rsidR="00E57ACB" w:rsidRPr="00EA4921" w:rsidRDefault="00E57ACB">
      <w:r w:rsidRPr="00EA4921">
        <w:rPr>
          <w:noProof/>
        </w:rPr>
        <w:lastRenderedPageBreak/>
        <w:drawing>
          <wp:inline distT="0" distB="0" distL="0" distR="0" wp14:anchorId="45D00E8B" wp14:editId="44DC6AFD">
            <wp:extent cx="6113780" cy="8729345"/>
            <wp:effectExtent l="0" t="0" r="1270" b="0"/>
            <wp:docPr id="1470421467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421467" name="Picture 1" descr="A close-up of a documen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72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1DDC16" w14:textId="77777777" w:rsidR="00E57ACB" w:rsidRPr="00EA4921" w:rsidRDefault="00E57ACB">
      <w:r w:rsidRPr="00EA4921">
        <w:br w:type="page"/>
      </w:r>
    </w:p>
    <w:p w14:paraId="25B19CC9" w14:textId="391B235F" w:rsidR="000B1B36" w:rsidRPr="00EA4921" w:rsidRDefault="00923C02">
      <w:r w:rsidRPr="00EA4921">
        <w:rPr>
          <w:noProof/>
        </w:rPr>
        <w:lastRenderedPageBreak/>
        <w:drawing>
          <wp:inline distT="0" distB="0" distL="0" distR="0" wp14:anchorId="6128CF86" wp14:editId="65E18DDD">
            <wp:extent cx="6113780" cy="8729345"/>
            <wp:effectExtent l="0" t="0" r="1270" b="0"/>
            <wp:docPr id="1367652915" name="Picture 2" descr="A close-up of a let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7652915" name="Picture 2" descr="A close-up of a let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72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1B36" w:rsidRPr="00EA4921">
        <w:br w:type="page"/>
      </w:r>
    </w:p>
    <w:p w14:paraId="24DE3B52" w14:textId="36624B47" w:rsidR="00F762E6" w:rsidRPr="00EA4921" w:rsidRDefault="00155FA2" w:rsidP="005E4054">
      <w:pPr>
        <w:pStyle w:val="Nagwek1"/>
        <w:rPr>
          <w:color w:val="auto"/>
        </w:rPr>
      </w:pPr>
      <w:bookmarkStart w:id="0" w:name="_Toc169617391"/>
      <w:r w:rsidRPr="00EA4921">
        <w:rPr>
          <w:color w:val="auto"/>
        </w:rPr>
        <w:lastRenderedPageBreak/>
        <w:t>Podstawa prawna i techniczna opracowania</w:t>
      </w:r>
      <w:bookmarkEnd w:id="0"/>
    </w:p>
    <w:p w14:paraId="32A75429" w14:textId="33E55739" w:rsidR="00F762E6" w:rsidRPr="00EA4921" w:rsidRDefault="00562852" w:rsidP="007C65C2">
      <w:r w:rsidRPr="00EA4921">
        <w:t>N</w:t>
      </w:r>
      <w:r w:rsidR="00F762E6" w:rsidRPr="00EA4921">
        <w:t xml:space="preserve">iniejsza </w:t>
      </w:r>
      <w:r w:rsidRPr="00EA4921">
        <w:t>dokumentacja</w:t>
      </w:r>
      <w:r w:rsidR="00F762E6" w:rsidRPr="00EA4921">
        <w:t xml:space="preserve"> została </w:t>
      </w:r>
      <w:r w:rsidR="009808BF" w:rsidRPr="00EA4921">
        <w:t xml:space="preserve">opracowana </w:t>
      </w:r>
      <w:r w:rsidR="00F762E6" w:rsidRPr="00EA4921">
        <w:t>na podstawie:</w:t>
      </w:r>
    </w:p>
    <w:p w14:paraId="3A4E18D1" w14:textId="0A0C396A" w:rsidR="00F762E6" w:rsidRPr="00EA4921" w:rsidRDefault="00F762E6" w:rsidP="00016701">
      <w:pPr>
        <w:pStyle w:val="Nagwek"/>
        <w:numPr>
          <w:ilvl w:val="0"/>
          <w:numId w:val="5"/>
        </w:numPr>
        <w:tabs>
          <w:tab w:val="clear" w:pos="9072"/>
        </w:tabs>
        <w:spacing w:line="360" w:lineRule="auto"/>
        <w:ind w:left="709"/>
        <w:rPr>
          <w:rFonts w:cstheme="minorHAnsi"/>
        </w:rPr>
      </w:pPr>
      <w:r w:rsidRPr="00EA4921">
        <w:rPr>
          <w:rFonts w:cstheme="minorHAnsi"/>
        </w:rPr>
        <w:t>projektu technologicznego opracowanego w 202</w:t>
      </w:r>
      <w:r w:rsidR="00F06AAA" w:rsidRPr="00EA4921">
        <w:rPr>
          <w:rFonts w:cstheme="minorHAnsi"/>
        </w:rPr>
        <w:t>4</w:t>
      </w:r>
      <w:r w:rsidR="008374EB" w:rsidRPr="00EA4921">
        <w:rPr>
          <w:rFonts w:cstheme="minorHAnsi"/>
        </w:rPr>
        <w:t> </w:t>
      </w:r>
      <w:r w:rsidRPr="00EA4921">
        <w:rPr>
          <w:rFonts w:cstheme="minorHAnsi"/>
        </w:rPr>
        <w:t>r.</w:t>
      </w:r>
      <w:r w:rsidR="009F01CB" w:rsidRPr="00EA4921">
        <w:rPr>
          <w:rFonts w:cstheme="minorHAnsi"/>
        </w:rPr>
        <w:t>,</w:t>
      </w:r>
    </w:p>
    <w:p w14:paraId="611AEE41" w14:textId="1CFE7A66" w:rsidR="00F762E6" w:rsidRPr="00EA4921" w:rsidRDefault="00F762E6" w:rsidP="00016701">
      <w:pPr>
        <w:pStyle w:val="Akapitzlist"/>
        <w:numPr>
          <w:ilvl w:val="0"/>
          <w:numId w:val="5"/>
        </w:numPr>
        <w:spacing w:after="0" w:line="360" w:lineRule="auto"/>
        <w:ind w:left="709"/>
        <w:rPr>
          <w:rFonts w:cstheme="minorHAnsi"/>
        </w:rPr>
      </w:pPr>
      <w:r w:rsidRPr="00EA4921">
        <w:rPr>
          <w:rFonts w:cstheme="minorHAnsi"/>
        </w:rPr>
        <w:t>założeń technologicznych do projektu AKPiA</w:t>
      </w:r>
      <w:r w:rsidR="009F01CB" w:rsidRPr="00EA4921">
        <w:rPr>
          <w:rFonts w:cstheme="minorHAnsi"/>
        </w:rPr>
        <w:t>,</w:t>
      </w:r>
    </w:p>
    <w:p w14:paraId="613315C5" w14:textId="3D0A30A8" w:rsidR="00F762E6" w:rsidRPr="00EA4921" w:rsidRDefault="00F762E6" w:rsidP="00016701">
      <w:pPr>
        <w:pStyle w:val="Akapitzlist"/>
        <w:numPr>
          <w:ilvl w:val="0"/>
          <w:numId w:val="5"/>
        </w:numPr>
        <w:spacing w:after="0" w:line="360" w:lineRule="auto"/>
        <w:ind w:left="709"/>
        <w:rPr>
          <w:rFonts w:cstheme="minorHAnsi"/>
        </w:rPr>
      </w:pPr>
      <w:r w:rsidRPr="00EA4921">
        <w:rPr>
          <w:rFonts w:cstheme="minorHAnsi"/>
        </w:rPr>
        <w:t>uzgodnień z projektantami branży technologicznej,</w:t>
      </w:r>
    </w:p>
    <w:p w14:paraId="75ECAAD0" w14:textId="516EA6B6" w:rsidR="00F762E6" w:rsidRPr="00EA4921" w:rsidRDefault="00F762E6" w:rsidP="00016701">
      <w:pPr>
        <w:pStyle w:val="Akapitzlist"/>
        <w:numPr>
          <w:ilvl w:val="0"/>
          <w:numId w:val="5"/>
        </w:numPr>
        <w:spacing w:after="0" w:line="360" w:lineRule="auto"/>
        <w:ind w:left="709"/>
        <w:rPr>
          <w:rFonts w:cstheme="minorHAnsi"/>
        </w:rPr>
      </w:pPr>
      <w:r w:rsidRPr="00EA4921">
        <w:rPr>
          <w:rFonts w:cstheme="minorHAnsi"/>
        </w:rPr>
        <w:t>ustaleń między zainteresowanymi stronami</w:t>
      </w:r>
      <w:r w:rsidR="009F01CB" w:rsidRPr="00EA4921">
        <w:rPr>
          <w:rFonts w:cstheme="minorHAnsi"/>
        </w:rPr>
        <w:t>,</w:t>
      </w:r>
    </w:p>
    <w:p w14:paraId="1361E560" w14:textId="2EC9AE7E" w:rsidR="00F762E6" w:rsidRPr="00EA4921" w:rsidRDefault="00F762E6" w:rsidP="00016701">
      <w:pPr>
        <w:pStyle w:val="Akapitzlist"/>
        <w:numPr>
          <w:ilvl w:val="0"/>
          <w:numId w:val="5"/>
        </w:numPr>
        <w:spacing w:after="0" w:line="360" w:lineRule="auto"/>
        <w:ind w:left="709"/>
        <w:rPr>
          <w:rFonts w:cstheme="minorHAnsi"/>
        </w:rPr>
      </w:pPr>
      <w:r w:rsidRPr="00EA4921">
        <w:rPr>
          <w:rFonts w:cstheme="minorHAnsi"/>
        </w:rPr>
        <w:t>obowiązujących norm i wytycznych,</w:t>
      </w:r>
    </w:p>
    <w:p w14:paraId="2DA95870" w14:textId="1C826523" w:rsidR="00F762E6" w:rsidRPr="00EA4921" w:rsidRDefault="00F762E6" w:rsidP="00016701">
      <w:pPr>
        <w:pStyle w:val="Akapitzlist"/>
        <w:numPr>
          <w:ilvl w:val="0"/>
          <w:numId w:val="5"/>
        </w:numPr>
        <w:spacing w:after="0" w:line="360" w:lineRule="auto"/>
        <w:ind w:left="709"/>
        <w:rPr>
          <w:rFonts w:cstheme="minorHAnsi"/>
        </w:rPr>
      </w:pPr>
      <w:r w:rsidRPr="00EA4921">
        <w:rPr>
          <w:rFonts w:cstheme="minorHAnsi"/>
        </w:rPr>
        <w:t>kart katalogowych i DTR zastosowanych urządzeń.</w:t>
      </w:r>
    </w:p>
    <w:p w14:paraId="5E47539C" w14:textId="22811358" w:rsidR="00F762E6" w:rsidRPr="00EA4921" w:rsidRDefault="00155FA2" w:rsidP="005E4054">
      <w:pPr>
        <w:pStyle w:val="Nagwek1"/>
        <w:rPr>
          <w:color w:val="auto"/>
        </w:rPr>
      </w:pPr>
      <w:bookmarkStart w:id="1" w:name="_Toc169617392"/>
      <w:r w:rsidRPr="00EA4921">
        <w:rPr>
          <w:color w:val="auto"/>
        </w:rPr>
        <w:t>Przedmiot i zakres opracowania</w:t>
      </w:r>
      <w:bookmarkEnd w:id="1"/>
    </w:p>
    <w:p w14:paraId="0213B83B" w14:textId="6EA58800" w:rsidR="00414D44" w:rsidRPr="00EA4921" w:rsidRDefault="00F762E6" w:rsidP="007C65C2">
      <w:r w:rsidRPr="00EA4921">
        <w:t xml:space="preserve">Przedmiotem opracowania są układy sterowania, pomiary i automatyka </w:t>
      </w:r>
      <w:r w:rsidR="00414D44" w:rsidRPr="00EA4921">
        <w:t xml:space="preserve">dla </w:t>
      </w:r>
      <w:r w:rsidR="008374EB" w:rsidRPr="00EA4921">
        <w:t xml:space="preserve">nowo projektowanych elementów </w:t>
      </w:r>
      <w:r w:rsidR="00414D44" w:rsidRPr="00EA4921">
        <w:t>instalacji chłodniczej Budynku Wydziału Biologii Uniwersytetu im. Adama Mickiewicza</w:t>
      </w:r>
      <w:r w:rsidR="00561A19" w:rsidRPr="00EA4921">
        <w:t>,</w:t>
      </w:r>
      <w:r w:rsidR="00414D44" w:rsidRPr="00EA4921">
        <w:t xml:space="preserve"> </w:t>
      </w:r>
      <w:r w:rsidR="00982BA1" w:rsidRPr="00EA4921">
        <w:t>zlokalizowanego przy ulicy Uniwersytetu Poznańskiego 6</w:t>
      </w:r>
      <w:r w:rsidR="00EF7B1C" w:rsidRPr="00EA4921">
        <w:t>, kampus Morasko</w:t>
      </w:r>
      <w:r w:rsidR="002E2D4A" w:rsidRPr="00EA4921">
        <w:t>.</w:t>
      </w:r>
    </w:p>
    <w:p w14:paraId="6F719A95" w14:textId="21A1612F" w:rsidR="00A47EE8" w:rsidRPr="00EA4921" w:rsidRDefault="00A47EE8" w:rsidP="00414D44">
      <w:pPr>
        <w:pStyle w:val="Tekstpodstawowy"/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Zakres opracowania obejmuje:</w:t>
      </w:r>
    </w:p>
    <w:p w14:paraId="4D918257" w14:textId="4C9F8F7E" w:rsidR="00A47EE8" w:rsidRPr="00EA4921" w:rsidRDefault="00A47EE8" w:rsidP="00016701">
      <w:pPr>
        <w:pStyle w:val="Tekstpodstawowy"/>
        <w:numPr>
          <w:ilvl w:val="0"/>
          <w:numId w:val="4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modernizację </w:t>
      </w:r>
      <w:r w:rsidR="00561A19" w:rsidRPr="00EA4921">
        <w:rPr>
          <w:rFonts w:cstheme="minorHAnsi"/>
        </w:rPr>
        <w:t xml:space="preserve">układów </w:t>
      </w:r>
      <w:r w:rsidRPr="00EA4921">
        <w:rPr>
          <w:rFonts w:cstheme="minorHAnsi"/>
        </w:rPr>
        <w:t>zasilania agregatów chłodniczych</w:t>
      </w:r>
      <w:r w:rsidR="00B1163F" w:rsidRPr="00EA4921">
        <w:rPr>
          <w:rFonts w:cstheme="minorHAnsi"/>
        </w:rPr>
        <w:t xml:space="preserve"> zlokalizowanych obok budynku,</w:t>
      </w:r>
    </w:p>
    <w:p w14:paraId="2070AE5B" w14:textId="696A12AE" w:rsidR="001E473D" w:rsidRPr="00EA4921" w:rsidRDefault="00561A19" w:rsidP="00016701">
      <w:pPr>
        <w:pStyle w:val="Tekstpodstawowy"/>
        <w:numPr>
          <w:ilvl w:val="0"/>
          <w:numId w:val="4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układ </w:t>
      </w:r>
      <w:r w:rsidR="001E473D" w:rsidRPr="00EA4921">
        <w:rPr>
          <w:rFonts w:cstheme="minorHAnsi"/>
        </w:rPr>
        <w:t>tymczasowe</w:t>
      </w:r>
      <w:r w:rsidRPr="00EA4921">
        <w:rPr>
          <w:rFonts w:cstheme="minorHAnsi"/>
        </w:rPr>
        <w:t>go</w:t>
      </w:r>
      <w:r w:rsidR="001E473D" w:rsidRPr="00EA4921">
        <w:rPr>
          <w:rFonts w:cstheme="minorHAnsi"/>
        </w:rPr>
        <w:t xml:space="preserve"> zasilani</w:t>
      </w:r>
      <w:r w:rsidRPr="00EA4921">
        <w:rPr>
          <w:rFonts w:cstheme="minorHAnsi"/>
        </w:rPr>
        <w:t>a</w:t>
      </w:r>
      <w:r w:rsidR="001E473D" w:rsidRPr="00EA4921">
        <w:rPr>
          <w:rFonts w:cstheme="minorHAnsi"/>
        </w:rPr>
        <w:t xml:space="preserve"> serwisowego agregatu chłodniczego, montowanego na czas modernizacji,</w:t>
      </w:r>
    </w:p>
    <w:p w14:paraId="0B2EB21B" w14:textId="40576194" w:rsidR="009F54A5" w:rsidRPr="00EA4921" w:rsidRDefault="00B1163F" w:rsidP="00016701">
      <w:pPr>
        <w:pStyle w:val="Tekstpodstawowy"/>
        <w:numPr>
          <w:ilvl w:val="0"/>
          <w:numId w:val="4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zasilanie nowych pomp obiegowych zamontowanych w instalacji w budynku,</w:t>
      </w:r>
    </w:p>
    <w:p w14:paraId="29C76144" w14:textId="1105B5A3" w:rsidR="00B1163F" w:rsidRPr="00EA4921" w:rsidRDefault="00FE2044" w:rsidP="00016701">
      <w:pPr>
        <w:pStyle w:val="Tekstpodstawowy"/>
        <w:numPr>
          <w:ilvl w:val="0"/>
          <w:numId w:val="4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układ sterowania pracą agregatów chłodniczych oraz nowego zestawu pompowego.</w:t>
      </w:r>
    </w:p>
    <w:p w14:paraId="3B13EA1F" w14:textId="77777777" w:rsidR="00544E74" w:rsidRPr="00EA4921" w:rsidRDefault="00544E74" w:rsidP="00544E74">
      <w:pPr>
        <w:pStyle w:val="Tekstpodstawowy"/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Opracowanie zawiera:</w:t>
      </w:r>
    </w:p>
    <w:p w14:paraId="0609726B" w14:textId="74FD9990" w:rsidR="00544E74" w:rsidRPr="00EA4921" w:rsidRDefault="00544E74" w:rsidP="00016701">
      <w:pPr>
        <w:pStyle w:val="Akapitzlist"/>
        <w:numPr>
          <w:ilvl w:val="0"/>
          <w:numId w:val="3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schematy elektryczne,</w:t>
      </w:r>
    </w:p>
    <w:p w14:paraId="33772D77" w14:textId="3FF9288B" w:rsidR="00544E74" w:rsidRPr="00EA4921" w:rsidRDefault="00544E74" w:rsidP="00016701">
      <w:pPr>
        <w:pStyle w:val="Akapitzlist"/>
        <w:numPr>
          <w:ilvl w:val="0"/>
          <w:numId w:val="3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rysunki elewacji i rozmieszczenia,</w:t>
      </w:r>
    </w:p>
    <w:p w14:paraId="7E1809B7" w14:textId="54952075" w:rsidR="00544E74" w:rsidRPr="00EA4921" w:rsidRDefault="00544E74" w:rsidP="00016701">
      <w:pPr>
        <w:pStyle w:val="Akapitzlist"/>
        <w:numPr>
          <w:ilvl w:val="0"/>
          <w:numId w:val="3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wytyczne montażu urządzeń,</w:t>
      </w:r>
    </w:p>
    <w:p w14:paraId="7B39A95D" w14:textId="691F689F" w:rsidR="00544E74" w:rsidRPr="00EA4921" w:rsidRDefault="00544E74" w:rsidP="00016701">
      <w:pPr>
        <w:pStyle w:val="Akapitzlist"/>
        <w:numPr>
          <w:ilvl w:val="0"/>
          <w:numId w:val="3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wytyczne BHP.</w:t>
      </w:r>
    </w:p>
    <w:p w14:paraId="73D7DBB0" w14:textId="77777777" w:rsidR="00544E74" w:rsidRPr="00EA4921" w:rsidRDefault="00544E74" w:rsidP="00414D44">
      <w:pPr>
        <w:pStyle w:val="Tekstpodstawowy"/>
        <w:spacing w:after="0" w:line="360" w:lineRule="auto"/>
        <w:rPr>
          <w:rFonts w:cstheme="minorHAnsi"/>
        </w:rPr>
      </w:pPr>
    </w:p>
    <w:p w14:paraId="0221819C" w14:textId="77777777" w:rsidR="00544E74" w:rsidRPr="00EA4921" w:rsidRDefault="00544E74">
      <w:pPr>
        <w:rPr>
          <w:rFonts w:asciiTheme="majorHAnsi" w:eastAsiaTheme="majorEastAsia" w:hAnsiTheme="majorHAnsi" w:cstheme="majorBidi"/>
          <w:b/>
          <w:sz w:val="32"/>
          <w:szCs w:val="32"/>
        </w:rPr>
      </w:pPr>
      <w:r w:rsidRPr="00EA4921">
        <w:br w:type="page"/>
      </w:r>
    </w:p>
    <w:p w14:paraId="03BA70E8" w14:textId="7EE88F7D" w:rsidR="00D84DD4" w:rsidRPr="00EA4921" w:rsidRDefault="00EF5D98" w:rsidP="005E4054">
      <w:pPr>
        <w:pStyle w:val="Nagwek1"/>
        <w:rPr>
          <w:color w:val="auto"/>
        </w:rPr>
      </w:pPr>
      <w:bookmarkStart w:id="2" w:name="_Toc169617393"/>
      <w:r w:rsidRPr="00EA4921">
        <w:rPr>
          <w:color w:val="auto"/>
        </w:rPr>
        <w:lastRenderedPageBreak/>
        <w:t>Wymiana agregatów chłodniczych</w:t>
      </w:r>
      <w:r w:rsidR="006A441F" w:rsidRPr="00EA4921">
        <w:rPr>
          <w:color w:val="auto"/>
        </w:rPr>
        <w:t xml:space="preserve"> – rejon A</w:t>
      </w:r>
      <w:bookmarkEnd w:id="2"/>
    </w:p>
    <w:p w14:paraId="0E746CA6" w14:textId="4D3ADC5F" w:rsidR="00650661" w:rsidRPr="00EA4921" w:rsidRDefault="00EF5D98" w:rsidP="00D84DD4">
      <w:pPr>
        <w:pStyle w:val="Nagwek2"/>
        <w:rPr>
          <w:color w:val="auto"/>
        </w:rPr>
      </w:pPr>
      <w:bookmarkStart w:id="3" w:name="_Toc169617394"/>
      <w:r w:rsidRPr="00EA4921">
        <w:rPr>
          <w:color w:val="auto"/>
        </w:rPr>
        <w:t xml:space="preserve">Zasilanie </w:t>
      </w:r>
      <w:r w:rsidR="00380EF4" w:rsidRPr="00EA4921">
        <w:rPr>
          <w:color w:val="auto"/>
        </w:rPr>
        <w:t xml:space="preserve">głównych </w:t>
      </w:r>
      <w:r w:rsidRPr="00EA4921">
        <w:rPr>
          <w:color w:val="auto"/>
        </w:rPr>
        <w:t>agregatów</w:t>
      </w:r>
      <w:bookmarkEnd w:id="3"/>
    </w:p>
    <w:p w14:paraId="51822624" w14:textId="7692783C" w:rsidR="009A64EB" w:rsidRPr="00EA4921" w:rsidRDefault="009A64EB" w:rsidP="00130EE1">
      <w:pPr>
        <w:pStyle w:val="Nagwek3"/>
      </w:pPr>
      <w:bookmarkStart w:id="4" w:name="_Toc169617395"/>
      <w:r w:rsidRPr="00EA4921">
        <w:t>Kable zasilające przy agregatach</w:t>
      </w:r>
      <w:bookmarkEnd w:id="4"/>
    </w:p>
    <w:p w14:paraId="5809477E" w14:textId="77777777" w:rsidR="00C651EC" w:rsidRPr="00EA4921" w:rsidRDefault="005744DA" w:rsidP="007F2C2B">
      <w:pPr>
        <w:pStyle w:val="Akapitzlist"/>
        <w:numPr>
          <w:ilvl w:val="0"/>
          <w:numId w:val="17"/>
        </w:numPr>
        <w:spacing w:after="0" w:line="360" w:lineRule="auto"/>
        <w:rPr>
          <w:rFonts w:cstheme="minorHAnsi"/>
        </w:rPr>
      </w:pPr>
      <w:r w:rsidRPr="00EA4921">
        <w:t xml:space="preserve">Prace przy agregatach obejmują </w:t>
      </w:r>
      <w:r w:rsidR="0004245F" w:rsidRPr="00EA4921">
        <w:t>m.in.:</w:t>
      </w:r>
    </w:p>
    <w:p w14:paraId="2378FD30" w14:textId="1D501FB3" w:rsidR="00C651EC" w:rsidRPr="00EA4921" w:rsidRDefault="005744DA" w:rsidP="00774EA8">
      <w:pPr>
        <w:pStyle w:val="Akapitzlist"/>
        <w:numPr>
          <w:ilvl w:val="1"/>
          <w:numId w:val="17"/>
        </w:numPr>
        <w:spacing w:after="0" w:line="360" w:lineRule="auto"/>
        <w:ind w:left="709" w:hanging="284"/>
        <w:rPr>
          <w:rFonts w:cstheme="minorHAnsi"/>
        </w:rPr>
      </w:pPr>
      <w:r w:rsidRPr="00EA4921">
        <w:t xml:space="preserve">ułożenie </w:t>
      </w:r>
      <w:r w:rsidR="00A3684B" w:rsidRPr="00EA4921">
        <w:t>i ewentualne przedłużenie istniejących</w:t>
      </w:r>
      <w:r w:rsidRPr="00EA4921">
        <w:t xml:space="preserve"> kabli zasilających</w:t>
      </w:r>
      <w:r w:rsidR="00C06EA9" w:rsidRPr="00EA4921">
        <w:t xml:space="preserve"> dla dwóch nowych</w:t>
      </w:r>
      <w:r w:rsidR="00E31903" w:rsidRPr="00EA4921">
        <w:t xml:space="preserve"> </w:t>
      </w:r>
      <w:r w:rsidR="00C06EA9" w:rsidRPr="00EA4921">
        <w:t>oraz</w:t>
      </w:r>
      <w:r w:rsidR="00E31903" w:rsidRPr="00EA4921">
        <w:t xml:space="preserve"> </w:t>
      </w:r>
      <w:r w:rsidR="00C06EA9" w:rsidRPr="00EA4921">
        <w:t>dla jednego istniejącego agregatu</w:t>
      </w:r>
      <w:r w:rsidR="004D6131" w:rsidRPr="00EA4921">
        <w:t xml:space="preserve"> </w:t>
      </w:r>
      <w:r w:rsidR="00360484" w:rsidRPr="00EA4921">
        <w:t>(</w:t>
      </w:r>
      <w:r w:rsidR="00034C33" w:rsidRPr="00EA4921">
        <w:t xml:space="preserve">w niniejszym opracowaniu przyjęto przedłużenie kabli o 5mb </w:t>
      </w:r>
      <w:r w:rsidR="007F2C2B" w:rsidRPr="00EA4921">
        <w:t>dla każdego agregatu</w:t>
      </w:r>
      <w:r w:rsidR="00360484" w:rsidRPr="00EA4921">
        <w:t>)</w:t>
      </w:r>
      <w:r w:rsidR="004D6131" w:rsidRPr="00EA4921">
        <w:t xml:space="preserve"> </w:t>
      </w:r>
      <w:r w:rsidR="007F2C2B" w:rsidRPr="00EA4921">
        <w:rPr>
          <w:rFonts w:cstheme="minorHAnsi"/>
        </w:rPr>
        <w:t>W przypadku, gdy nowe zakupione agregaty będą posiadały inne miejsca wprowadzenia kabli zasilających należy przewidzieć:</w:t>
      </w:r>
    </w:p>
    <w:p w14:paraId="38A0B608" w14:textId="1CC5CC16" w:rsidR="00C651EC" w:rsidRPr="00EA4921" w:rsidRDefault="007F2C2B" w:rsidP="00774EA8">
      <w:pPr>
        <w:pStyle w:val="Akapitzlist"/>
        <w:numPr>
          <w:ilvl w:val="1"/>
          <w:numId w:val="17"/>
        </w:numPr>
        <w:spacing w:after="0" w:line="360" w:lineRule="auto"/>
        <w:ind w:left="709"/>
        <w:rPr>
          <w:rFonts w:cstheme="minorHAnsi"/>
        </w:rPr>
      </w:pPr>
      <w:r w:rsidRPr="00EA4921">
        <w:rPr>
          <w:rFonts w:cstheme="minorHAnsi"/>
        </w:rPr>
        <w:t>przedłużenie tych kabli</w:t>
      </w:r>
      <w:r w:rsidR="00E31903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(mufa SMH1 150-300 / 150161 - termokurczliwa przelotowa 0,6/1 kV do kabli 1-żyłowycho izolacji polimerowej- złączka kablowa miedziana (tulejka) typ ZM</w:t>
      </w:r>
    </w:p>
    <w:p w14:paraId="2622F023" w14:textId="77777777" w:rsidR="00036C7A" w:rsidRPr="00EA4921" w:rsidRDefault="007F2C2B" w:rsidP="00774EA8">
      <w:pPr>
        <w:pStyle w:val="Akapitzlist"/>
        <w:numPr>
          <w:ilvl w:val="1"/>
          <w:numId w:val="17"/>
        </w:numPr>
        <w:spacing w:after="0" w:line="360" w:lineRule="auto"/>
        <w:ind w:left="709"/>
      </w:pPr>
      <w:r w:rsidRPr="00EA4921">
        <w:rPr>
          <w:rFonts w:cstheme="minorHAnsi"/>
        </w:rPr>
        <w:t>wykonanie końcówek do podłączenia na zaciski zasilające szaf zasilająco-sterowniczych.</w:t>
      </w:r>
    </w:p>
    <w:p w14:paraId="3A94D322" w14:textId="77777777" w:rsidR="00036C7A" w:rsidRPr="00EA4921" w:rsidRDefault="0004245F" w:rsidP="00774EA8">
      <w:pPr>
        <w:pStyle w:val="Akapitzlist"/>
        <w:numPr>
          <w:ilvl w:val="1"/>
          <w:numId w:val="17"/>
        </w:numPr>
        <w:spacing w:after="0" w:line="360" w:lineRule="auto"/>
        <w:ind w:left="709"/>
      </w:pPr>
      <w:r w:rsidRPr="00EA4921">
        <w:t xml:space="preserve">przełożenie kabli dotychczasowo zasilających pompy do nowej szafy </w:t>
      </w:r>
      <w:proofErr w:type="spellStart"/>
      <w:r w:rsidR="002A0C0E" w:rsidRPr="00EA4921">
        <w:t>SPo</w:t>
      </w:r>
      <w:proofErr w:type="spellEnd"/>
      <w:r w:rsidR="007F2C2B" w:rsidRPr="00EA4921">
        <w:t>:</w:t>
      </w:r>
    </w:p>
    <w:p w14:paraId="6B37F39B" w14:textId="77777777" w:rsidR="00036C7A" w:rsidRPr="00EA4921" w:rsidRDefault="002A0C0E" w:rsidP="00036C7A">
      <w:pPr>
        <w:pStyle w:val="Akapitzlist"/>
        <w:numPr>
          <w:ilvl w:val="2"/>
          <w:numId w:val="17"/>
        </w:numPr>
        <w:spacing w:after="0" w:line="360" w:lineRule="auto"/>
      </w:pPr>
      <w:r w:rsidRPr="00EA4921">
        <w:t xml:space="preserve"> jeden kabel będzie wykorzystany dla potrzeb zasilania urządzeń sterowania i komunikacji</w:t>
      </w:r>
    </w:p>
    <w:p w14:paraId="5BE6CB8E" w14:textId="361898B5" w:rsidR="002A0C0E" w:rsidRPr="00EA4921" w:rsidRDefault="002A0C0E" w:rsidP="00036C7A">
      <w:pPr>
        <w:pStyle w:val="Akapitzlist"/>
        <w:numPr>
          <w:ilvl w:val="2"/>
          <w:numId w:val="17"/>
        </w:numPr>
        <w:spacing w:after="0" w:line="360" w:lineRule="auto"/>
      </w:pPr>
      <w:r w:rsidRPr="00EA4921">
        <w:t xml:space="preserve">drugi kabel </w:t>
      </w:r>
      <w:r w:rsidR="005D6BBC" w:rsidRPr="00EA4921">
        <w:t>będzie wykorzystany dla potrzeb zasilania gniazd wtykowych</w:t>
      </w:r>
    </w:p>
    <w:p w14:paraId="6468B0C3" w14:textId="5BB59B74" w:rsidR="002A0C0E" w:rsidRPr="00EA4921" w:rsidRDefault="002A0C0E" w:rsidP="00806FF8">
      <w:pPr>
        <w:pStyle w:val="Akapitzlist"/>
        <w:numPr>
          <w:ilvl w:val="0"/>
          <w:numId w:val="17"/>
        </w:numPr>
        <w:spacing w:after="0" w:line="360" w:lineRule="auto"/>
        <w:rPr>
          <w:rFonts w:cstheme="minorHAnsi"/>
        </w:rPr>
      </w:pPr>
      <w:r w:rsidRPr="00EA4921">
        <w:t>Rozmieszczenie urządzeń i szafy sterowniczej oraz prowadzenie ciągów kablowych przedstawiono na planach tras kablowych – rysunki nr 61, 62</w:t>
      </w:r>
      <w:r w:rsidR="00D0015E" w:rsidRPr="00EA4921">
        <w:t xml:space="preserve">, </w:t>
      </w:r>
      <w:r w:rsidRPr="00EA4921">
        <w:t>63</w:t>
      </w:r>
      <w:r w:rsidR="00D0015E" w:rsidRPr="00EA4921">
        <w:t xml:space="preserve"> i 65</w:t>
      </w:r>
      <w:r w:rsidRPr="00EA4921">
        <w:t>.</w:t>
      </w:r>
    </w:p>
    <w:p w14:paraId="6E772382" w14:textId="3C0A95FE" w:rsidR="0011481B" w:rsidRPr="00EA4921" w:rsidRDefault="00AC5E18" w:rsidP="00806FF8">
      <w:pPr>
        <w:pStyle w:val="Akapitzlist"/>
        <w:numPr>
          <w:ilvl w:val="0"/>
          <w:numId w:val="1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Ciągi kablowe należy prowadzić </w:t>
      </w:r>
      <w:r w:rsidR="00212007" w:rsidRPr="00EA4921">
        <w:rPr>
          <w:rFonts w:cstheme="minorHAnsi"/>
        </w:rPr>
        <w:t>na</w:t>
      </w:r>
      <w:r w:rsidR="0011481B" w:rsidRPr="00EA4921">
        <w:rPr>
          <w:rFonts w:cstheme="minorHAnsi"/>
        </w:rPr>
        <w:t xml:space="preserve"> drabinkach kablowych podwójnie ocynkowanych i w rurkach PVC</w:t>
      </w:r>
      <w:r w:rsidR="00CB2399" w:rsidRPr="00EA4921">
        <w:rPr>
          <w:rFonts w:cstheme="minorHAnsi"/>
        </w:rPr>
        <w:t xml:space="preserve"> </w:t>
      </w:r>
      <w:r w:rsidR="0011481B" w:rsidRPr="00EA4921">
        <w:rPr>
          <w:rFonts w:cstheme="minorHAnsi"/>
        </w:rPr>
        <w:t xml:space="preserve">twardych oraz w wężach </w:t>
      </w:r>
      <w:proofErr w:type="spellStart"/>
      <w:r w:rsidR="0011481B" w:rsidRPr="00EA4921">
        <w:rPr>
          <w:rFonts w:cstheme="minorHAnsi"/>
        </w:rPr>
        <w:t>Peszla</w:t>
      </w:r>
      <w:proofErr w:type="spellEnd"/>
      <w:r w:rsidR="0011481B" w:rsidRPr="00EA4921">
        <w:rPr>
          <w:rFonts w:cstheme="minorHAnsi"/>
        </w:rPr>
        <w:t>.</w:t>
      </w:r>
    </w:p>
    <w:p w14:paraId="6B9A2D8E" w14:textId="77777777" w:rsidR="0011481B" w:rsidRPr="00EA4921" w:rsidRDefault="0011481B" w:rsidP="00806FF8">
      <w:pPr>
        <w:pStyle w:val="Akapitzlist"/>
        <w:numPr>
          <w:ilvl w:val="0"/>
          <w:numId w:val="1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Kable zasilające 400/230V i kable pomiarowe prowadzić w oddzielnych korytach.</w:t>
      </w:r>
    </w:p>
    <w:p w14:paraId="14D2A031" w14:textId="77777777" w:rsidR="0011481B" w:rsidRPr="00EA4921" w:rsidRDefault="0011481B" w:rsidP="00806FF8">
      <w:pPr>
        <w:pStyle w:val="Tekstpodstawowy"/>
        <w:numPr>
          <w:ilvl w:val="0"/>
          <w:numId w:val="1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Typy kabli oraz oznaczenia tras zebrano w albumie tras kablowych.</w:t>
      </w:r>
    </w:p>
    <w:p w14:paraId="0FCFDC65" w14:textId="77777777" w:rsidR="0011481B" w:rsidRPr="00EA4921" w:rsidRDefault="0011481B" w:rsidP="00806FF8">
      <w:pPr>
        <w:pStyle w:val="Tekstpodstawowy"/>
        <w:numPr>
          <w:ilvl w:val="0"/>
          <w:numId w:val="1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Podane długości poszczególnych tras kablowych należy traktować jako orientacyjne i nie mogą być one podstawą do cięcia kabli i przewodów na odcinki.</w:t>
      </w:r>
    </w:p>
    <w:p w14:paraId="2E13D710" w14:textId="60FA05EA" w:rsidR="00EC1E32" w:rsidRPr="00EA4921" w:rsidRDefault="00EC1E32" w:rsidP="00297FB9">
      <w:pPr>
        <w:pStyle w:val="Nagwek3"/>
      </w:pPr>
      <w:bookmarkStart w:id="5" w:name="_Toc169617396"/>
      <w:r w:rsidRPr="00EA4921">
        <w:t xml:space="preserve">Szafa pośrednicząca </w:t>
      </w:r>
      <w:proofErr w:type="spellStart"/>
      <w:r w:rsidRPr="00EA4921">
        <w:t>SPo</w:t>
      </w:r>
      <w:bookmarkEnd w:id="5"/>
      <w:proofErr w:type="spellEnd"/>
    </w:p>
    <w:p w14:paraId="7D64FB75" w14:textId="73A4EDF6" w:rsidR="00EC1E32" w:rsidRPr="00EA4921" w:rsidRDefault="00EC1E32" w:rsidP="00C739A0">
      <w:pPr>
        <w:pStyle w:val="Akapitzlist"/>
        <w:numPr>
          <w:ilvl w:val="0"/>
          <w:numId w:val="28"/>
        </w:numPr>
        <w:spacing w:line="360" w:lineRule="auto"/>
        <w:rPr>
          <w:rFonts w:cstheme="minorHAnsi"/>
        </w:rPr>
      </w:pPr>
      <w:r w:rsidRPr="00EA4921">
        <w:t>Dla potrzeb sterowani</w:t>
      </w:r>
      <w:r w:rsidR="00F737FC" w:rsidRPr="00EA4921">
        <w:t>a</w:t>
      </w:r>
      <w:r w:rsidRPr="00EA4921">
        <w:t xml:space="preserve"> agregatów chłodniczych zaprojektowano szafę wolnostojącą</w:t>
      </w:r>
      <w:r w:rsidR="00F737FC" w:rsidRPr="00EA4921">
        <w:br/>
      </w:r>
      <w:r w:rsidR="00360484" w:rsidRPr="00EA4921">
        <w:rPr>
          <w:rFonts w:cstheme="minorHAnsi"/>
        </w:rPr>
        <w:t xml:space="preserve"> (</w:t>
      </w:r>
      <w:r w:rsidRPr="00EA4921">
        <w:rPr>
          <w:rFonts w:cstheme="minorHAnsi"/>
        </w:rPr>
        <w:t>szafa w szafie – ocieplona</w:t>
      </w:r>
      <w:r w:rsidR="00CB2399" w:rsidRPr="00EA4921">
        <w:rPr>
          <w:rFonts w:cstheme="minorHAnsi"/>
        </w:rPr>
        <w:t>)</w:t>
      </w:r>
      <w:r w:rsidRPr="00EA4921">
        <w:rPr>
          <w:rFonts w:cstheme="minorHAnsi"/>
        </w:rPr>
        <w:t>; która montowana będzie na wydzielonym dla agregatów; opłotowanym terenie; obok wyjścia z ziemi kabli zasilających agregaty.</w:t>
      </w:r>
    </w:p>
    <w:p w14:paraId="604BB964" w14:textId="541425D7" w:rsidR="00D37DF6" w:rsidRPr="00EA4921" w:rsidRDefault="00D37DF6" w:rsidP="00C739A0">
      <w:pPr>
        <w:pStyle w:val="Akapitzlist"/>
        <w:numPr>
          <w:ilvl w:val="0"/>
          <w:numId w:val="28"/>
        </w:numPr>
        <w:spacing w:line="360" w:lineRule="auto"/>
        <w:rPr>
          <w:rFonts w:cstheme="minorHAnsi"/>
        </w:rPr>
      </w:pPr>
      <w:r w:rsidRPr="00EA4921">
        <w:rPr>
          <w:rFonts w:cstheme="minorHAnsi"/>
        </w:rPr>
        <w:t xml:space="preserve">Poprzez moduły w szafie </w:t>
      </w:r>
      <w:proofErr w:type="spellStart"/>
      <w:r w:rsidRPr="00EA4921">
        <w:rPr>
          <w:rFonts w:cstheme="minorHAnsi"/>
        </w:rPr>
        <w:t>SPo</w:t>
      </w:r>
      <w:proofErr w:type="spellEnd"/>
      <w:r w:rsidRPr="00EA4921">
        <w:rPr>
          <w:rFonts w:cstheme="minorHAnsi"/>
        </w:rPr>
        <w:t xml:space="preserve"> sterowane będą wszystkie trzy agregaty.</w:t>
      </w:r>
    </w:p>
    <w:p w14:paraId="712C1ADC" w14:textId="1174AE6D" w:rsidR="0061594C" w:rsidRPr="00EA4921" w:rsidRDefault="00EC1E32" w:rsidP="00C739A0">
      <w:pPr>
        <w:pStyle w:val="Akapitzlist"/>
        <w:numPr>
          <w:ilvl w:val="0"/>
          <w:numId w:val="28"/>
        </w:numPr>
        <w:spacing w:line="360" w:lineRule="auto"/>
        <w:rPr>
          <w:rFonts w:cstheme="minorHAnsi"/>
        </w:rPr>
      </w:pPr>
      <w:r w:rsidRPr="00EA4921">
        <w:rPr>
          <w:rFonts w:cstheme="minorHAnsi"/>
        </w:rPr>
        <w:t>W szafie tej</w:t>
      </w:r>
      <w:r w:rsidR="00084A64" w:rsidRPr="00EA4921">
        <w:rPr>
          <w:rFonts w:cstheme="minorHAnsi"/>
        </w:rPr>
        <w:t xml:space="preserve"> </w:t>
      </w:r>
      <w:r w:rsidR="00360484" w:rsidRPr="00EA4921">
        <w:rPr>
          <w:rFonts w:cstheme="minorHAnsi"/>
        </w:rPr>
        <w:t>(</w:t>
      </w:r>
      <w:proofErr w:type="spellStart"/>
      <w:r w:rsidRPr="00EA4921">
        <w:rPr>
          <w:rFonts w:cstheme="minorHAnsi"/>
        </w:rPr>
        <w:t>SPo</w:t>
      </w:r>
      <w:proofErr w:type="spellEnd"/>
      <w:r w:rsidR="00CB2399" w:rsidRPr="00EA4921">
        <w:rPr>
          <w:rFonts w:cstheme="minorHAnsi"/>
        </w:rPr>
        <w:t>)</w:t>
      </w:r>
      <w:r w:rsidRPr="00EA4921">
        <w:rPr>
          <w:rFonts w:cstheme="minorHAnsi"/>
        </w:rPr>
        <w:t xml:space="preserve"> zamontowane zostaną:</w:t>
      </w:r>
    </w:p>
    <w:p w14:paraId="1FF1D582" w14:textId="6510264D" w:rsidR="0061594C" w:rsidRPr="00EA4921" w:rsidRDefault="00EC1E32" w:rsidP="00C739A0">
      <w:pPr>
        <w:pStyle w:val="Akapitzlist"/>
        <w:numPr>
          <w:ilvl w:val="1"/>
          <w:numId w:val="28"/>
        </w:numPr>
        <w:spacing w:line="360" w:lineRule="auto"/>
        <w:rPr>
          <w:rFonts w:cstheme="minorHAnsi"/>
        </w:rPr>
      </w:pPr>
      <w:r w:rsidRPr="00EA4921">
        <w:rPr>
          <w:rFonts w:cstheme="minorHAnsi"/>
        </w:rPr>
        <w:t>zabezpieczenia gniazd i modułów</w:t>
      </w:r>
      <w:r w:rsidR="00BB1C8C" w:rsidRPr="00EA4921">
        <w:rPr>
          <w:rFonts w:cstheme="minorHAnsi"/>
        </w:rPr>
        <w:t>,</w:t>
      </w:r>
    </w:p>
    <w:p w14:paraId="489E068A" w14:textId="379A3F73" w:rsidR="0061594C" w:rsidRPr="00EA4921" w:rsidRDefault="00EC1E32" w:rsidP="00C739A0">
      <w:pPr>
        <w:pStyle w:val="Akapitzlist"/>
        <w:numPr>
          <w:ilvl w:val="1"/>
          <w:numId w:val="28"/>
        </w:numPr>
        <w:spacing w:line="360" w:lineRule="auto"/>
        <w:rPr>
          <w:rFonts w:cstheme="minorHAnsi"/>
        </w:rPr>
      </w:pPr>
      <w:r w:rsidRPr="00EA4921">
        <w:rPr>
          <w:rFonts w:cstheme="minorHAnsi"/>
        </w:rPr>
        <w:t>gniazdo 3-fazowe</w:t>
      </w:r>
      <w:r w:rsidR="00BB1C8C" w:rsidRPr="00EA4921">
        <w:rPr>
          <w:rFonts w:cstheme="minorHAnsi"/>
        </w:rPr>
        <w:t>,</w:t>
      </w:r>
    </w:p>
    <w:p w14:paraId="400BCE42" w14:textId="3380F2B3" w:rsidR="0061594C" w:rsidRPr="00EA4921" w:rsidRDefault="00EC1E32" w:rsidP="00C739A0">
      <w:pPr>
        <w:pStyle w:val="Akapitzlist"/>
        <w:numPr>
          <w:ilvl w:val="1"/>
          <w:numId w:val="28"/>
        </w:numPr>
        <w:spacing w:line="360" w:lineRule="auto"/>
        <w:rPr>
          <w:rFonts w:cstheme="minorHAnsi"/>
        </w:rPr>
      </w:pPr>
      <w:r w:rsidRPr="00EA4921">
        <w:rPr>
          <w:rFonts w:cstheme="minorHAnsi"/>
        </w:rPr>
        <w:t>gniazd</w:t>
      </w:r>
      <w:r w:rsidR="00D0015E" w:rsidRPr="00EA4921">
        <w:rPr>
          <w:rFonts w:cstheme="minorHAnsi"/>
        </w:rPr>
        <w:t>o</w:t>
      </w:r>
      <w:r w:rsidRPr="00EA4921">
        <w:rPr>
          <w:rFonts w:cstheme="minorHAnsi"/>
        </w:rPr>
        <w:t xml:space="preserve"> 1-fazowe</w:t>
      </w:r>
      <w:r w:rsidR="00BB1C8C" w:rsidRPr="00EA4921">
        <w:rPr>
          <w:rFonts w:cstheme="minorHAnsi"/>
        </w:rPr>
        <w:t>,</w:t>
      </w:r>
    </w:p>
    <w:p w14:paraId="0349DCEB" w14:textId="74EB8149" w:rsidR="0061594C" w:rsidRPr="00EA4921" w:rsidRDefault="00EC1E32" w:rsidP="00C739A0">
      <w:pPr>
        <w:pStyle w:val="Akapitzlist"/>
        <w:numPr>
          <w:ilvl w:val="1"/>
          <w:numId w:val="28"/>
        </w:numPr>
        <w:spacing w:line="360" w:lineRule="auto"/>
        <w:rPr>
          <w:rFonts w:cstheme="minorHAnsi"/>
        </w:rPr>
      </w:pPr>
      <w:r w:rsidRPr="00EA4921">
        <w:rPr>
          <w:rFonts w:cstheme="minorHAnsi"/>
        </w:rPr>
        <w:t>moduły komunikacyjne i konwertery</w:t>
      </w:r>
      <w:r w:rsidR="00BB1C8C" w:rsidRPr="00EA4921">
        <w:rPr>
          <w:rFonts w:cstheme="minorHAnsi"/>
        </w:rPr>
        <w:t>,</w:t>
      </w:r>
    </w:p>
    <w:p w14:paraId="3BBDD791" w14:textId="77777777" w:rsidR="00D37DF6" w:rsidRPr="00EA4921" w:rsidRDefault="00EC1E32" w:rsidP="00C739A0">
      <w:pPr>
        <w:pStyle w:val="Akapitzlist"/>
        <w:numPr>
          <w:ilvl w:val="1"/>
          <w:numId w:val="28"/>
        </w:numPr>
        <w:spacing w:line="360" w:lineRule="auto"/>
        <w:rPr>
          <w:rFonts w:cstheme="minorHAnsi"/>
        </w:rPr>
      </w:pPr>
      <w:r w:rsidRPr="00EA4921">
        <w:rPr>
          <w:rFonts w:cstheme="minorHAnsi"/>
        </w:rPr>
        <w:t>przetworniki przepływu.</w:t>
      </w:r>
    </w:p>
    <w:p w14:paraId="46768674" w14:textId="1F7D1967" w:rsidR="00EC1E32" w:rsidRPr="00EA4921" w:rsidRDefault="00EC1E32" w:rsidP="00D37DF6">
      <w:pPr>
        <w:spacing w:line="360" w:lineRule="auto"/>
        <w:rPr>
          <w:rFonts w:cstheme="minorHAnsi"/>
        </w:rPr>
      </w:pPr>
    </w:p>
    <w:p w14:paraId="1D7CD98D" w14:textId="77777777" w:rsidR="00B71AB2" w:rsidRPr="00EA4921" w:rsidRDefault="00EC1E32" w:rsidP="00C739A0">
      <w:pPr>
        <w:pStyle w:val="Akapitzlist"/>
        <w:numPr>
          <w:ilvl w:val="0"/>
          <w:numId w:val="2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lastRenderedPageBreak/>
        <w:t>Zamontowane elementy przedstawiono na rysunkach:</w:t>
      </w:r>
    </w:p>
    <w:p w14:paraId="7E39D934" w14:textId="77777777" w:rsidR="00B71AB2" w:rsidRPr="00EA4921" w:rsidRDefault="00EC1E32" w:rsidP="00C739A0">
      <w:pPr>
        <w:pStyle w:val="Akapitzlist"/>
        <w:numPr>
          <w:ilvl w:val="1"/>
          <w:numId w:val="2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układy pomiarowe:</w:t>
      </w:r>
      <w:r w:rsidRPr="00EA4921">
        <w:rPr>
          <w:rFonts w:cstheme="minorHAnsi"/>
        </w:rPr>
        <w:tab/>
        <w:t>- na schematach nr 25, 26 i 27</w:t>
      </w:r>
    </w:p>
    <w:p w14:paraId="2555239E" w14:textId="3D5197D0" w:rsidR="00EC1E32" w:rsidRPr="00EA4921" w:rsidRDefault="00EC1E32" w:rsidP="00C739A0">
      <w:pPr>
        <w:pStyle w:val="Akapitzlist"/>
        <w:numPr>
          <w:ilvl w:val="1"/>
          <w:numId w:val="2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moduły komunikacji</w:t>
      </w:r>
      <w:r w:rsidRPr="00EA4921">
        <w:rPr>
          <w:rFonts w:cstheme="minorHAnsi"/>
        </w:rPr>
        <w:tab/>
        <w:t xml:space="preserve">- na schematach nr </w:t>
      </w:r>
      <w:r w:rsidR="00F737FC" w:rsidRPr="00EA4921">
        <w:rPr>
          <w:rFonts w:cstheme="minorHAnsi"/>
        </w:rPr>
        <w:t xml:space="preserve">24 a.2 </w:t>
      </w:r>
      <w:r w:rsidRPr="00EA4921">
        <w:rPr>
          <w:rFonts w:cstheme="minorHAnsi"/>
        </w:rPr>
        <w:t>i 45.</w:t>
      </w:r>
    </w:p>
    <w:p w14:paraId="2C3A1DCB" w14:textId="38D71380" w:rsidR="00297FB9" w:rsidRPr="00EA4921" w:rsidRDefault="00297FB9" w:rsidP="00297FB9">
      <w:pPr>
        <w:pStyle w:val="Nagwek3"/>
      </w:pPr>
      <w:bookmarkStart w:id="6" w:name="_Toc169617397"/>
      <w:r w:rsidRPr="00EA4921">
        <w:t>Komunikacja w rejonie agregatów</w:t>
      </w:r>
      <w:bookmarkEnd w:id="6"/>
    </w:p>
    <w:p w14:paraId="008A336A" w14:textId="5E5D72EC" w:rsidR="00F737FC" w:rsidRPr="00EA4921" w:rsidRDefault="00F737FC" w:rsidP="00F737FC">
      <w:pPr>
        <w:rPr>
          <w:u w:val="single"/>
        </w:rPr>
      </w:pPr>
      <w:r w:rsidRPr="00EA4921">
        <w:rPr>
          <w:u w:val="single"/>
        </w:rPr>
        <w:t>Wymagania dla agregatów:</w:t>
      </w:r>
    </w:p>
    <w:p w14:paraId="643E5301" w14:textId="77777777" w:rsidR="00CA2E5A" w:rsidRPr="00EA4921" w:rsidRDefault="00297FB9" w:rsidP="00C739A0">
      <w:pPr>
        <w:pStyle w:val="Akapitzlist"/>
        <w:numPr>
          <w:ilvl w:val="0"/>
          <w:numId w:val="29"/>
        </w:numPr>
        <w:shd w:val="clear" w:color="auto" w:fill="FFFFFF"/>
        <w:spacing w:after="0" w:line="360" w:lineRule="auto"/>
        <w:rPr>
          <w:rFonts w:cstheme="minorHAnsi"/>
        </w:rPr>
      </w:pPr>
      <w:r w:rsidRPr="00EA4921">
        <w:rPr>
          <w:rFonts w:cstheme="minorHAnsi"/>
          <w:bCs/>
        </w:rPr>
        <w:t>W zamówieniu agregatu należy zaznaczyć / przewidzieć jego dostawę z wyposażeniem</w:t>
      </w:r>
      <w:r w:rsidR="00AC3766" w:rsidRPr="00EA4921">
        <w:rPr>
          <w:rFonts w:cstheme="minorHAnsi"/>
          <w:bCs/>
        </w:rPr>
        <w:t>:</w:t>
      </w:r>
    </w:p>
    <w:p w14:paraId="3CC43E38" w14:textId="77777777" w:rsidR="00CA2E5A" w:rsidRPr="00EA4921" w:rsidRDefault="00297FB9" w:rsidP="00C739A0">
      <w:pPr>
        <w:pStyle w:val="Akapitzlist"/>
        <w:numPr>
          <w:ilvl w:val="1"/>
          <w:numId w:val="29"/>
        </w:numPr>
        <w:shd w:val="clear" w:color="auto" w:fill="FFFFFF"/>
        <w:spacing w:after="0" w:line="360" w:lineRule="auto"/>
        <w:rPr>
          <w:rFonts w:cstheme="minorHAnsi"/>
        </w:rPr>
      </w:pPr>
      <w:r w:rsidRPr="00EA4921">
        <w:rPr>
          <w:rFonts w:cstheme="minorHAnsi"/>
          <w:bCs/>
        </w:rPr>
        <w:t>w moduł komunikacyjny „Ethernet”, p</w:t>
      </w:r>
      <w:r w:rsidRPr="00EA4921">
        <w:rPr>
          <w:rFonts w:cstheme="minorHAnsi"/>
        </w:rPr>
        <w:t xml:space="preserve">rotokół </w:t>
      </w:r>
      <w:proofErr w:type="spellStart"/>
      <w:r w:rsidRPr="00EA4921">
        <w:rPr>
          <w:rFonts w:cstheme="minorHAnsi"/>
        </w:rPr>
        <w:t>BACnet</w:t>
      </w:r>
      <w:proofErr w:type="spellEnd"/>
      <w:r w:rsidRPr="00EA4921">
        <w:rPr>
          <w:rFonts w:cstheme="minorHAnsi"/>
        </w:rPr>
        <w:t xml:space="preserve"> IP / </w:t>
      </w:r>
      <w:proofErr w:type="spellStart"/>
      <w:r w:rsidRPr="00EA4921">
        <w:rPr>
          <w:rFonts w:cstheme="minorHAnsi"/>
        </w:rPr>
        <w:t>Modbus</w:t>
      </w:r>
      <w:proofErr w:type="spellEnd"/>
      <w:r w:rsidRPr="00EA4921">
        <w:rPr>
          <w:rFonts w:cstheme="minorHAnsi"/>
        </w:rPr>
        <w:t xml:space="preserve"> TCP/IP</w:t>
      </w:r>
    </w:p>
    <w:p w14:paraId="4C95ADEA" w14:textId="43C6CD71" w:rsidR="00297FB9" w:rsidRPr="00EA4921" w:rsidRDefault="00AC3766" w:rsidP="00C739A0">
      <w:pPr>
        <w:pStyle w:val="Akapitzlist"/>
        <w:numPr>
          <w:ilvl w:val="1"/>
          <w:numId w:val="29"/>
        </w:numPr>
        <w:shd w:val="clear" w:color="auto" w:fill="FFFFFF"/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zabezpieczenie przepięciowe B + C</w:t>
      </w:r>
      <w:r w:rsidR="00297FB9" w:rsidRPr="00EA4921">
        <w:rPr>
          <w:rFonts w:cstheme="minorHAnsi"/>
        </w:rPr>
        <w:t>.</w:t>
      </w:r>
    </w:p>
    <w:p w14:paraId="253DDA8D" w14:textId="63595B17" w:rsidR="00297FB9" w:rsidRPr="00EA4921" w:rsidRDefault="00297FB9" w:rsidP="00C739A0">
      <w:pPr>
        <w:pStyle w:val="Akapitzlist"/>
        <w:numPr>
          <w:ilvl w:val="0"/>
          <w:numId w:val="29"/>
        </w:numPr>
        <w:shd w:val="clear" w:color="auto" w:fill="FFFFFF"/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Sterownik </w:t>
      </w:r>
      <w:r w:rsidR="00AC3766" w:rsidRPr="00EA4921">
        <w:rPr>
          <w:rFonts w:cstheme="minorHAnsi"/>
        </w:rPr>
        <w:t>i</w:t>
      </w:r>
      <w:r w:rsidRPr="00EA4921">
        <w:rPr>
          <w:rFonts w:cstheme="minorHAnsi"/>
        </w:rPr>
        <w:t>stniejącego agregatu należy doposażyć w celu umożliwienia takiej komunikacji</w:t>
      </w:r>
      <w:r w:rsidR="00212007" w:rsidRPr="00EA4921">
        <w:rPr>
          <w:rFonts w:cstheme="minorHAnsi"/>
        </w:rPr>
        <w:br/>
      </w:r>
      <w:r w:rsidRPr="00EA4921">
        <w:rPr>
          <w:rFonts w:cstheme="minorHAnsi"/>
        </w:rPr>
        <w:t>(na przykład moduł komunikacyjny Modbus RTU – Modbus TCP/IP).</w:t>
      </w:r>
    </w:p>
    <w:p w14:paraId="50F62651" w14:textId="77777777" w:rsidR="00297FB9" w:rsidRPr="00EA4921" w:rsidRDefault="00297FB9" w:rsidP="00C739A0">
      <w:pPr>
        <w:pStyle w:val="Akapitzlist"/>
        <w:numPr>
          <w:ilvl w:val="0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Wymagania Zamawiającego w zakresie integracji agregatów wody lodowej z</w:t>
      </w:r>
      <w:bookmarkStart w:id="7" w:name="Bookmark"/>
      <w:bookmarkEnd w:id="7"/>
      <w:r w:rsidRPr="00EA4921">
        <w:rPr>
          <w:rFonts w:cstheme="minorHAnsi"/>
        </w:rPr>
        <w:t xml:space="preserve"> BMS w Collegium </w:t>
      </w:r>
      <w:proofErr w:type="spellStart"/>
      <w:r w:rsidRPr="00EA4921">
        <w:rPr>
          <w:rFonts w:cstheme="minorHAnsi"/>
        </w:rPr>
        <w:t>Biologicum</w:t>
      </w:r>
      <w:proofErr w:type="spellEnd"/>
      <w:r w:rsidRPr="00EA4921">
        <w:rPr>
          <w:rFonts w:cstheme="minorHAnsi"/>
        </w:rPr>
        <w:t xml:space="preserve"> podane przez Zamawiającego, producent agregatu powinien udostępnić pełną informację wymaganą do przygotowania programu sterującego:</w:t>
      </w:r>
    </w:p>
    <w:p w14:paraId="0E28DC21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aktualna wartość temperatury na wejściu,</w:t>
      </w:r>
    </w:p>
    <w:p w14:paraId="50918447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aktualna wartość temperatury na wyjściu,</w:t>
      </w:r>
    </w:p>
    <w:p w14:paraId="798C6AA9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potwierdzenie pracy,</w:t>
      </w:r>
    </w:p>
    <w:p w14:paraId="1AE4D18E" w14:textId="7F25FA56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praca </w:t>
      </w:r>
      <w:r w:rsidR="002C4A03">
        <w:rPr>
          <w:rFonts w:cstheme="minorHAnsi"/>
        </w:rPr>
        <w:t>w trybie</w:t>
      </w:r>
      <w:r w:rsidRPr="00EA4921">
        <w:rPr>
          <w:rFonts w:cstheme="minorHAnsi"/>
        </w:rPr>
        <w:t xml:space="preserve"> </w:t>
      </w:r>
      <w:proofErr w:type="spellStart"/>
      <w:r w:rsidRPr="00EA4921">
        <w:rPr>
          <w:rFonts w:cstheme="minorHAnsi"/>
        </w:rPr>
        <w:t>free</w:t>
      </w:r>
      <w:proofErr w:type="spellEnd"/>
      <w:r w:rsidRPr="00EA4921">
        <w:rPr>
          <w:rFonts w:cstheme="minorHAnsi"/>
        </w:rPr>
        <w:t xml:space="preserve"> </w:t>
      </w:r>
      <w:proofErr w:type="spellStart"/>
      <w:r w:rsidRPr="00EA4921">
        <w:rPr>
          <w:rFonts w:cstheme="minorHAnsi"/>
        </w:rPr>
        <w:t>cooling</w:t>
      </w:r>
      <w:proofErr w:type="spellEnd"/>
      <w:r w:rsidRPr="00EA4921">
        <w:rPr>
          <w:rFonts w:cstheme="minorHAnsi"/>
        </w:rPr>
        <w:t>,</w:t>
      </w:r>
    </w:p>
    <w:p w14:paraId="5747E750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alarmy, ostrzeżenia (pompa, obieg chłodniczy, temperatura, ciśnienie),</w:t>
      </w:r>
    </w:p>
    <w:p w14:paraId="7C81C0C6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tryb auto/ręka/0 z wizualizacji BMS,</w:t>
      </w:r>
    </w:p>
    <w:p w14:paraId="18CD6E88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nastawa temperatury,</w:t>
      </w:r>
    </w:p>
    <w:p w14:paraId="1C1621F6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harmonogramy,</w:t>
      </w:r>
    </w:p>
    <w:p w14:paraId="1821A9F2" w14:textId="77777777" w:rsidR="00297FB9" w:rsidRPr="00EA4921" w:rsidRDefault="00297FB9" w:rsidP="00C739A0">
      <w:pPr>
        <w:pStyle w:val="Akapitzlist"/>
        <w:numPr>
          <w:ilvl w:val="1"/>
          <w:numId w:val="2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zmiana trybu pracy.</w:t>
      </w:r>
    </w:p>
    <w:p w14:paraId="6E14607A" w14:textId="5C0A1CB3" w:rsidR="00F737FC" w:rsidRPr="00EA4921" w:rsidRDefault="00F737FC" w:rsidP="00F737FC">
      <w:pPr>
        <w:spacing w:after="0" w:line="360" w:lineRule="auto"/>
        <w:rPr>
          <w:rFonts w:cstheme="minorHAnsi"/>
          <w:u w:val="single"/>
        </w:rPr>
      </w:pPr>
      <w:r w:rsidRPr="00EA4921">
        <w:rPr>
          <w:rFonts w:cstheme="minorHAnsi"/>
          <w:u w:val="single"/>
        </w:rPr>
        <w:t>Sposób realizacji komunikacji pomiędzy agregatami a szafą sterującą SPA w budynku</w:t>
      </w:r>
    </w:p>
    <w:p w14:paraId="00DA7A0E" w14:textId="0AD43F66" w:rsidR="005F151C" w:rsidRPr="00EA4921" w:rsidRDefault="00297FB9" w:rsidP="00C739A0">
      <w:pPr>
        <w:pStyle w:val="Akapitzlist"/>
        <w:numPr>
          <w:ilvl w:val="0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Zaprojektowano kabel światłowodowy łączący sterownik swobodnie-programowalny w szafie SPA w pompowni </w:t>
      </w:r>
      <w:r w:rsidR="00A225B8" w:rsidRPr="00EA4921">
        <w:rPr>
          <w:rFonts w:cstheme="minorHAnsi"/>
        </w:rPr>
        <w:t>z przełącznikiem</w:t>
      </w:r>
      <w:r w:rsidRPr="00EA4921">
        <w:rPr>
          <w:rFonts w:cstheme="minorHAnsi"/>
        </w:rPr>
        <w:t xml:space="preserve"> ETH</w:t>
      </w:r>
      <w:r w:rsidR="00A942CC" w:rsidRPr="00EA4921">
        <w:rPr>
          <w:rFonts w:cstheme="minorHAnsi"/>
        </w:rPr>
        <w:t xml:space="preserve"> (</w:t>
      </w:r>
      <w:proofErr w:type="spellStart"/>
      <w:r w:rsidR="00A942CC" w:rsidRPr="00EA4921">
        <w:rPr>
          <w:rFonts w:cstheme="minorHAnsi"/>
        </w:rPr>
        <w:t>switch</w:t>
      </w:r>
      <w:proofErr w:type="spellEnd"/>
      <w:r w:rsidR="00A942CC" w:rsidRPr="00EA4921">
        <w:rPr>
          <w:rFonts w:cstheme="minorHAnsi"/>
        </w:rPr>
        <w:t>)</w:t>
      </w:r>
      <w:r w:rsidR="00AC3766" w:rsidRPr="00EA4921">
        <w:rPr>
          <w:rFonts w:cstheme="minorHAnsi"/>
        </w:rPr>
        <w:t xml:space="preserve"> w szafie pośredniczącej S</w:t>
      </w:r>
      <w:r w:rsidR="00A942CC" w:rsidRPr="00EA4921">
        <w:rPr>
          <w:rFonts w:cstheme="minorHAnsi"/>
        </w:rPr>
        <w:t>p</w:t>
      </w:r>
      <w:r w:rsidR="00AC3766" w:rsidRPr="00EA4921">
        <w:rPr>
          <w:rFonts w:cstheme="minorHAnsi"/>
        </w:rPr>
        <w:t>o</w:t>
      </w:r>
      <w:r w:rsidR="00A942CC" w:rsidRPr="00EA4921">
        <w:rPr>
          <w:rFonts w:cstheme="minorHAnsi"/>
        </w:rPr>
        <w:t xml:space="preserve"> </w:t>
      </w:r>
      <w:r w:rsidR="009722E3" w:rsidRPr="00EA4921">
        <w:rPr>
          <w:rFonts w:cstheme="minorHAnsi"/>
        </w:rPr>
        <w:t>przy agregatach</w:t>
      </w:r>
      <w:r w:rsidR="000770B4" w:rsidRPr="00EA4921">
        <w:rPr>
          <w:rFonts w:cstheme="minorHAnsi"/>
        </w:rPr>
        <w:t>, poprzez konwertery ETH/FO</w:t>
      </w:r>
      <w:r w:rsidR="008A7BBB">
        <w:rPr>
          <w:rFonts w:cstheme="minorHAnsi"/>
        </w:rPr>
        <w:t>.</w:t>
      </w:r>
    </w:p>
    <w:p w14:paraId="63773CDB" w14:textId="0480586B" w:rsidR="00297FB9" w:rsidRPr="00EA4921" w:rsidRDefault="00043017" w:rsidP="00C739A0">
      <w:pPr>
        <w:pStyle w:val="Akapitzlist"/>
        <w:numPr>
          <w:ilvl w:val="0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</w:t>
      </w:r>
      <w:r w:rsidR="00A942CC" w:rsidRPr="00EA4921">
        <w:rPr>
          <w:rFonts w:cstheme="minorHAnsi"/>
        </w:rPr>
        <w:t xml:space="preserve"> przełącznika</w:t>
      </w:r>
      <w:r w:rsidR="00297FB9" w:rsidRPr="00EA4921">
        <w:rPr>
          <w:rFonts w:cstheme="minorHAnsi"/>
        </w:rPr>
        <w:t xml:space="preserve"> ETH w szafie </w:t>
      </w:r>
      <w:proofErr w:type="spellStart"/>
      <w:r w:rsidR="005F151C" w:rsidRPr="00EA4921">
        <w:rPr>
          <w:rFonts w:cstheme="minorHAnsi"/>
        </w:rPr>
        <w:t>SPo</w:t>
      </w:r>
      <w:proofErr w:type="spellEnd"/>
      <w:r w:rsidR="00212007" w:rsidRPr="00EA4921">
        <w:rPr>
          <w:rFonts w:cstheme="minorHAnsi"/>
        </w:rPr>
        <w:t xml:space="preserve"> </w:t>
      </w:r>
      <w:r w:rsidR="00297FB9" w:rsidRPr="00EA4921">
        <w:rPr>
          <w:rFonts w:cstheme="minorHAnsi"/>
        </w:rPr>
        <w:t>wyprowadz</w:t>
      </w:r>
      <w:r w:rsidR="00414F5B" w:rsidRPr="00EA4921">
        <w:rPr>
          <w:rFonts w:cstheme="minorHAnsi"/>
        </w:rPr>
        <w:t>ić</w:t>
      </w:r>
      <w:r w:rsidR="00297FB9" w:rsidRPr="00EA4921">
        <w:rPr>
          <w:rFonts w:cstheme="minorHAnsi"/>
        </w:rPr>
        <w:t xml:space="preserve"> </w:t>
      </w:r>
      <w:r w:rsidR="00297FB9" w:rsidRPr="00EA4921">
        <w:t xml:space="preserve">kable </w:t>
      </w:r>
      <w:proofErr w:type="spellStart"/>
      <w:r w:rsidR="00297FB9" w:rsidRPr="00EA4921">
        <w:t>Patchcord</w:t>
      </w:r>
      <w:proofErr w:type="spellEnd"/>
      <w:r w:rsidR="00297FB9" w:rsidRPr="00EA4921">
        <w:t xml:space="preserve"> </w:t>
      </w:r>
      <w:r w:rsidR="007E7CAF" w:rsidRPr="00EA4921">
        <w:t>U</w:t>
      </w:r>
      <w:r w:rsidR="00034C33" w:rsidRPr="00EA4921">
        <w:t>/</w:t>
      </w:r>
      <w:r w:rsidR="007E7CAF" w:rsidRPr="00EA4921">
        <w:t>F</w:t>
      </w:r>
      <w:r w:rsidR="00297FB9" w:rsidRPr="00EA4921">
        <w:t>TP</w:t>
      </w:r>
      <w:r w:rsidR="00414F5B" w:rsidRPr="00EA4921">
        <w:t xml:space="preserve"> / </w:t>
      </w:r>
      <w:r w:rsidR="00297FB9" w:rsidRPr="00EA4921">
        <w:t xml:space="preserve">kat. </w:t>
      </w:r>
      <w:r w:rsidR="00E90D4A" w:rsidRPr="00EA4921">
        <w:t>6</w:t>
      </w:r>
      <w:r w:rsidR="00297FB9" w:rsidRPr="00EA4921">
        <w:t xml:space="preserve"> – zewnętrzne do</w:t>
      </w:r>
      <w:r w:rsidR="00297FB9" w:rsidRPr="00EA4921">
        <w:rPr>
          <w:rFonts w:cstheme="minorHAnsi"/>
        </w:rPr>
        <w:t>:</w:t>
      </w:r>
    </w:p>
    <w:p w14:paraId="70667F6A" w14:textId="0B90EAEC" w:rsidR="00297FB9" w:rsidRPr="00EA4921" w:rsidRDefault="00297FB9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sterownika fabrycznego w szafie Agregatu AG-1</w:t>
      </w:r>
      <w:r w:rsidR="008A7BBB">
        <w:rPr>
          <w:rFonts w:cstheme="minorHAnsi"/>
        </w:rPr>
        <w:t>,</w:t>
      </w:r>
    </w:p>
    <w:p w14:paraId="66F6DC55" w14:textId="13C78F68" w:rsidR="00297FB9" w:rsidRDefault="00297FB9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sterownika fabrycznego w szafie Agregatu AG-3</w:t>
      </w:r>
      <w:r w:rsidR="008A7BBB">
        <w:rPr>
          <w:rFonts w:cstheme="minorHAnsi"/>
        </w:rPr>
        <w:t>.</w:t>
      </w:r>
    </w:p>
    <w:p w14:paraId="69D539DB" w14:textId="509EE7D2" w:rsidR="003D28E5" w:rsidRPr="003D28E5" w:rsidRDefault="003D28E5" w:rsidP="003D28E5">
      <w:pPr>
        <w:spacing w:after="0" w:line="360" w:lineRule="auto"/>
        <w:ind w:left="360"/>
        <w:rPr>
          <w:rFonts w:cstheme="minorHAnsi"/>
        </w:rPr>
      </w:pPr>
      <w:r w:rsidRPr="003D28E5">
        <w:rPr>
          <w:rFonts w:cstheme="minorHAnsi"/>
        </w:rPr>
        <w:t xml:space="preserve">Przywołany w projekcie typ </w:t>
      </w:r>
      <w:r>
        <w:rPr>
          <w:rFonts w:cstheme="minorHAnsi"/>
        </w:rPr>
        <w:t xml:space="preserve">przewodu (do projektu załączona została </w:t>
      </w:r>
      <w:r w:rsidRPr="003D28E5">
        <w:rPr>
          <w:rFonts w:cstheme="minorHAnsi"/>
        </w:rPr>
        <w:t>karta katalogowa</w:t>
      </w:r>
      <w:r>
        <w:rPr>
          <w:rFonts w:cstheme="minorHAnsi"/>
        </w:rPr>
        <w:t>)</w:t>
      </w:r>
      <w:r w:rsidRPr="003D28E5">
        <w:rPr>
          <w:rFonts w:cstheme="minorHAnsi"/>
        </w:rPr>
        <w:t xml:space="preserve"> </w:t>
      </w:r>
      <w:r>
        <w:rPr>
          <w:rFonts w:cstheme="minorHAnsi"/>
        </w:rPr>
        <w:t>opisany został przez producenta następująco: „</w:t>
      </w:r>
      <w:r w:rsidRPr="003D28E5">
        <w:rPr>
          <w:rFonts w:cstheme="minorHAnsi"/>
        </w:rPr>
        <w:t>kable przeznaczone są do pracy w sieciach komputerowych,</w:t>
      </w:r>
      <w:r>
        <w:rPr>
          <w:rFonts w:cstheme="minorHAnsi"/>
        </w:rPr>
        <w:t xml:space="preserve"> </w:t>
      </w:r>
      <w:r w:rsidRPr="003D28E5">
        <w:rPr>
          <w:rFonts w:cstheme="minorHAnsi"/>
        </w:rPr>
        <w:t xml:space="preserve">w których wykorzystywane </w:t>
      </w:r>
      <w:r>
        <w:rPr>
          <w:rFonts w:cstheme="minorHAnsi"/>
        </w:rPr>
        <w:t>jest</w:t>
      </w:r>
      <w:r w:rsidRPr="003D28E5">
        <w:rPr>
          <w:rFonts w:cstheme="minorHAnsi"/>
        </w:rPr>
        <w:t xml:space="preserve"> pasmo częstotliwości do 350 MHz.</w:t>
      </w:r>
      <w:r>
        <w:rPr>
          <w:rFonts w:cstheme="minorHAnsi"/>
        </w:rPr>
        <w:t xml:space="preserve"> (Przewody) n</w:t>
      </w:r>
      <w:r w:rsidRPr="003D28E5">
        <w:rPr>
          <w:rFonts w:cstheme="minorHAnsi"/>
        </w:rPr>
        <w:t>adają się do transmisji danych, dźwięku i obrazu telewizyjnego o przepustowości</w:t>
      </w:r>
      <w:r>
        <w:rPr>
          <w:rFonts w:cstheme="minorHAnsi"/>
        </w:rPr>
        <w:t xml:space="preserve"> </w:t>
      </w:r>
      <w:r w:rsidRPr="003D28E5">
        <w:rPr>
          <w:rFonts w:cstheme="minorHAnsi"/>
        </w:rPr>
        <w:t xml:space="preserve">binarnej powyżej 1 </w:t>
      </w:r>
      <w:proofErr w:type="spellStart"/>
      <w:r w:rsidRPr="003D28E5">
        <w:rPr>
          <w:rFonts w:cstheme="minorHAnsi"/>
        </w:rPr>
        <w:t>Gb</w:t>
      </w:r>
      <w:proofErr w:type="spellEnd"/>
      <w:r w:rsidRPr="003D28E5">
        <w:rPr>
          <w:rFonts w:cstheme="minorHAnsi"/>
        </w:rPr>
        <w:t>/s.</w:t>
      </w:r>
      <w:r>
        <w:rPr>
          <w:rFonts w:cstheme="minorHAnsi"/>
        </w:rPr>
        <w:t xml:space="preserve"> </w:t>
      </w:r>
      <w:r w:rsidRPr="003D28E5">
        <w:rPr>
          <w:rFonts w:cstheme="minorHAnsi"/>
        </w:rPr>
        <w:t>Kable wypełnione są żelem hydrofobowym zabezpieczającym przed wzdłużnym</w:t>
      </w:r>
      <w:r>
        <w:rPr>
          <w:rFonts w:cstheme="minorHAnsi"/>
        </w:rPr>
        <w:t xml:space="preserve"> </w:t>
      </w:r>
      <w:r w:rsidRPr="003D28E5">
        <w:rPr>
          <w:rFonts w:cstheme="minorHAnsi"/>
        </w:rPr>
        <w:t>wnikaniem wody.</w:t>
      </w:r>
      <w:r>
        <w:rPr>
          <w:rFonts w:cstheme="minorHAnsi"/>
        </w:rPr>
        <w:t xml:space="preserve"> </w:t>
      </w:r>
      <w:r w:rsidRPr="003D28E5">
        <w:rPr>
          <w:rFonts w:cstheme="minorHAnsi"/>
        </w:rPr>
        <w:t>P</w:t>
      </w:r>
      <w:r>
        <w:rPr>
          <w:rFonts w:cstheme="minorHAnsi"/>
        </w:rPr>
        <w:t>rzewody p</w:t>
      </w:r>
      <w:r w:rsidRPr="003D28E5">
        <w:rPr>
          <w:rFonts w:cstheme="minorHAnsi"/>
        </w:rPr>
        <w:t xml:space="preserve">osiadają zewnętrzną </w:t>
      </w:r>
      <w:r w:rsidRPr="003D28E5">
        <w:rPr>
          <w:rFonts w:cstheme="minorHAnsi"/>
        </w:rPr>
        <w:lastRenderedPageBreak/>
        <w:t>powłokę odporną na działanie promieni UV, dlatego nadają się</w:t>
      </w:r>
      <w:r>
        <w:rPr>
          <w:rFonts w:cstheme="minorHAnsi"/>
        </w:rPr>
        <w:t xml:space="preserve"> tak </w:t>
      </w:r>
      <w:r w:rsidRPr="003D28E5">
        <w:rPr>
          <w:rFonts w:cstheme="minorHAnsi"/>
        </w:rPr>
        <w:t>do układania na zewnątrz budynków, w kanałach kablowych lub bezpośrednio w ziemi</w:t>
      </w:r>
      <w:r>
        <w:rPr>
          <w:rFonts w:cstheme="minorHAnsi"/>
        </w:rPr>
        <w:t>”</w:t>
      </w:r>
    </w:p>
    <w:p w14:paraId="41E5072A" w14:textId="27C610D1" w:rsidR="00733A46" w:rsidRPr="00EA4921" w:rsidRDefault="00043017" w:rsidP="00C739A0">
      <w:pPr>
        <w:pStyle w:val="Akapitzlist"/>
        <w:numPr>
          <w:ilvl w:val="0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Połączenia komunikacyjne RS485</w:t>
      </w:r>
      <w:r w:rsidR="00B8672E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 xml:space="preserve">Z konwertera ETH / RS485 </w:t>
      </w:r>
      <w:r w:rsidR="00E8427A" w:rsidRPr="00EA4921">
        <w:rPr>
          <w:rFonts w:cstheme="minorHAnsi"/>
        </w:rPr>
        <w:t>/</w:t>
      </w:r>
      <w:r w:rsidR="00733A46" w:rsidRPr="00EA4921">
        <w:rPr>
          <w:rFonts w:cstheme="minorHAnsi"/>
        </w:rPr>
        <w:t>24</w:t>
      </w:r>
      <w:r w:rsidR="00E8427A" w:rsidRPr="00EA4921">
        <w:rPr>
          <w:rFonts w:cstheme="minorHAnsi"/>
        </w:rPr>
        <w:t>A</w:t>
      </w:r>
      <w:r w:rsidR="00733A46" w:rsidRPr="00EA4921">
        <w:rPr>
          <w:rFonts w:cstheme="minorHAnsi"/>
        </w:rPr>
        <w:t>11</w:t>
      </w:r>
      <w:r w:rsidR="00E8427A" w:rsidRPr="00EA4921">
        <w:rPr>
          <w:rFonts w:cstheme="minorHAnsi"/>
        </w:rPr>
        <w:t xml:space="preserve">/ </w:t>
      </w:r>
      <w:r w:rsidRPr="00EA4921">
        <w:rPr>
          <w:rFonts w:cstheme="minorHAnsi"/>
        </w:rPr>
        <w:t>w szafie</w:t>
      </w:r>
      <w:r w:rsidR="00A742B0" w:rsidRPr="00EA4921">
        <w:rPr>
          <w:rFonts w:cstheme="minorHAnsi"/>
        </w:rPr>
        <w:t xml:space="preserve"> </w:t>
      </w:r>
      <w:proofErr w:type="spellStart"/>
      <w:r w:rsidR="00A742B0" w:rsidRPr="00EA4921">
        <w:rPr>
          <w:rFonts w:cstheme="minorHAnsi"/>
        </w:rPr>
        <w:t>SPo</w:t>
      </w:r>
      <w:proofErr w:type="spellEnd"/>
      <w:r w:rsidR="003E63E2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 xml:space="preserve">wyprowadzony jest kabel </w:t>
      </w:r>
      <w:r w:rsidR="00733A46" w:rsidRPr="00EA4921">
        <w:rPr>
          <w:rFonts w:cstheme="minorHAnsi"/>
        </w:rPr>
        <w:t>do przepływomierzy</w:t>
      </w:r>
      <w:r w:rsidR="00B8672E" w:rsidRPr="00EA4921">
        <w:rPr>
          <w:rFonts w:cstheme="minorHAnsi"/>
        </w:rPr>
        <w:t xml:space="preserve"> </w:t>
      </w:r>
      <w:r w:rsidR="00733A46" w:rsidRPr="00EA4921">
        <w:rPr>
          <w:rFonts w:cstheme="minorHAnsi"/>
        </w:rPr>
        <w:t>i</w:t>
      </w:r>
      <w:r w:rsidR="003E63E2" w:rsidRPr="00EA4921">
        <w:rPr>
          <w:rFonts w:cstheme="minorHAnsi"/>
        </w:rPr>
        <w:t xml:space="preserve"> </w:t>
      </w:r>
      <w:r w:rsidR="001F492A" w:rsidRPr="00EA4921">
        <w:rPr>
          <w:rFonts w:cstheme="minorHAnsi"/>
        </w:rPr>
        <w:t xml:space="preserve">sterownika fabrycznego </w:t>
      </w:r>
      <w:r w:rsidR="00E8427A" w:rsidRPr="00EA4921">
        <w:rPr>
          <w:rFonts w:cstheme="minorHAnsi"/>
        </w:rPr>
        <w:t xml:space="preserve">agregatu </w:t>
      </w:r>
      <w:r w:rsidR="001F492A" w:rsidRPr="00EA4921">
        <w:rPr>
          <w:rFonts w:cstheme="minorHAnsi"/>
        </w:rPr>
        <w:t>AG-2</w:t>
      </w:r>
      <w:r w:rsidR="00733A46" w:rsidRPr="00EA4921">
        <w:rPr>
          <w:rFonts w:cstheme="minorHAnsi"/>
        </w:rPr>
        <w:t>.</w:t>
      </w:r>
    </w:p>
    <w:p w14:paraId="276FA629" w14:textId="61503FC5" w:rsidR="00297FB9" w:rsidRPr="00EA4921" w:rsidRDefault="00297FB9" w:rsidP="00C739A0">
      <w:pPr>
        <w:pStyle w:val="Akapitzlist"/>
        <w:numPr>
          <w:ilvl w:val="0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Kable sterujące w rejonie agregatów należy prowadzić </w:t>
      </w:r>
      <w:r w:rsidR="00FC4086" w:rsidRPr="00EA4921">
        <w:rPr>
          <w:rFonts w:cstheme="minorHAnsi"/>
        </w:rPr>
        <w:t>w</w:t>
      </w:r>
      <w:r w:rsidRPr="00EA4921">
        <w:rPr>
          <w:rFonts w:cstheme="minorHAnsi"/>
        </w:rPr>
        <w:t xml:space="preserve"> </w:t>
      </w:r>
      <w:r w:rsidR="00733A46" w:rsidRPr="00EA4921">
        <w:rPr>
          <w:rFonts w:cstheme="minorHAnsi"/>
        </w:rPr>
        <w:t>koryt</w:t>
      </w:r>
      <w:r w:rsidRPr="00EA4921">
        <w:rPr>
          <w:rFonts w:cstheme="minorHAnsi"/>
        </w:rPr>
        <w:t>kach kablowych, oddziel</w:t>
      </w:r>
      <w:r w:rsidR="00733A46" w:rsidRPr="00EA4921">
        <w:rPr>
          <w:rFonts w:cstheme="minorHAnsi"/>
        </w:rPr>
        <w:t>o</w:t>
      </w:r>
      <w:r w:rsidRPr="00EA4921">
        <w:rPr>
          <w:rFonts w:cstheme="minorHAnsi"/>
        </w:rPr>
        <w:t>nych od kabli zasilających.</w:t>
      </w:r>
      <w:r w:rsidR="00733A46" w:rsidRPr="00EA4921">
        <w:rPr>
          <w:rFonts w:cstheme="minorHAnsi"/>
        </w:rPr>
        <w:t xml:space="preserve"> Koryta osłonić pokrywami.</w:t>
      </w:r>
    </w:p>
    <w:p w14:paraId="5D29E655" w14:textId="77777777" w:rsidR="005A4813" w:rsidRPr="00EA4921" w:rsidRDefault="005A4813" w:rsidP="00C739A0">
      <w:pPr>
        <w:pStyle w:val="Akapitzlist"/>
        <w:numPr>
          <w:ilvl w:val="0"/>
          <w:numId w:val="30"/>
        </w:numPr>
        <w:jc w:val="left"/>
        <w:rPr>
          <w:rFonts w:cstheme="minorHAnsi"/>
        </w:rPr>
      </w:pPr>
      <w:r w:rsidRPr="00EA4921">
        <w:rPr>
          <w:rFonts w:cstheme="minorHAnsi"/>
        </w:rPr>
        <w:br w:type="page"/>
      </w:r>
    </w:p>
    <w:p w14:paraId="1BD27C62" w14:textId="53C87692" w:rsidR="00CD2B2A" w:rsidRPr="00EA4921" w:rsidRDefault="005A4813" w:rsidP="00C739A0">
      <w:pPr>
        <w:pStyle w:val="Akapitzlist"/>
        <w:numPr>
          <w:ilvl w:val="0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lastRenderedPageBreak/>
        <w:t xml:space="preserve">Ułożenie </w:t>
      </w:r>
      <w:r w:rsidR="006C3B14" w:rsidRPr="00EA4921">
        <w:rPr>
          <w:rFonts w:cstheme="minorHAnsi"/>
        </w:rPr>
        <w:t>kabla światłowodowego</w:t>
      </w:r>
      <w:r w:rsidRPr="00EA4921">
        <w:rPr>
          <w:rFonts w:cstheme="minorHAnsi"/>
        </w:rPr>
        <w:t xml:space="preserve"> w gruncie</w:t>
      </w:r>
      <w:r w:rsidR="00CD2B2A" w:rsidRPr="00EA4921">
        <w:rPr>
          <w:rFonts w:cstheme="minorHAnsi"/>
        </w:rPr>
        <w:t>:</w:t>
      </w:r>
    </w:p>
    <w:p w14:paraId="67F57C98" w14:textId="0CDA2BDD" w:rsidR="00CD2B2A" w:rsidRPr="00EA4921" w:rsidRDefault="005A4813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Wykop do kabla światłowodowego </w:t>
      </w:r>
      <w:r w:rsidR="006C3B14" w:rsidRPr="00EA4921">
        <w:rPr>
          <w:rFonts w:cstheme="minorHAnsi"/>
        </w:rPr>
        <w:t>powinien mieć ok. 70 cm głębokości.</w:t>
      </w:r>
    </w:p>
    <w:p w14:paraId="2F8FA883" w14:textId="77777777" w:rsidR="00CD2B2A" w:rsidRPr="00EA4921" w:rsidRDefault="006C3B14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Wykop, a następnie rurę osłonową należy poprowadzić możliwie w linii prostej.</w:t>
      </w:r>
    </w:p>
    <w:p w14:paraId="5755D69F" w14:textId="77777777" w:rsidR="00CD2B2A" w:rsidRPr="00EA4921" w:rsidRDefault="006C3B14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Przed zakopaniem rury osłonowej </w:t>
      </w:r>
      <w:proofErr w:type="spellStart"/>
      <w:r w:rsidRPr="00EA4921">
        <w:rPr>
          <w:rFonts w:cstheme="minorHAnsi"/>
        </w:rPr>
        <w:t>RHDPEwp</w:t>
      </w:r>
      <w:proofErr w:type="spellEnd"/>
      <w:r w:rsidRPr="00EA4921">
        <w:rPr>
          <w:rFonts w:cstheme="minorHAnsi"/>
        </w:rPr>
        <w:t xml:space="preserve"> (o średnicy min. 25mm) należy umieścić kabel światłowodowy wewnątrz rury.</w:t>
      </w:r>
    </w:p>
    <w:p w14:paraId="15EDE310" w14:textId="77777777" w:rsidR="002F5A84" w:rsidRPr="00EA4921" w:rsidRDefault="006C3B14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  <w:shd w:val="clear" w:color="auto" w:fill="FFFFFF"/>
        </w:rPr>
        <w:t>Należy wykonać tzw. pomiary reflektometryczne zarówno przed pracami, ale również po zakończeniu</w:t>
      </w:r>
      <w:r w:rsidR="002F5A84" w:rsidRPr="00EA4921">
        <w:rPr>
          <w:rFonts w:cstheme="minorHAnsi"/>
          <w:shd w:val="clear" w:color="auto" w:fill="FFFFFF"/>
        </w:rPr>
        <w:t xml:space="preserve"> prac.</w:t>
      </w:r>
    </w:p>
    <w:p w14:paraId="39EF7141" w14:textId="77777777" w:rsidR="00BA624E" w:rsidRPr="00EA4921" w:rsidRDefault="006C3B14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Kabel zasypać warstwą piasku</w:t>
      </w:r>
      <w:r w:rsidR="002F5A84" w:rsidRPr="00EA4921">
        <w:rPr>
          <w:rFonts w:cstheme="minorHAnsi"/>
        </w:rPr>
        <w:t xml:space="preserve"> </w:t>
      </w:r>
      <w:r w:rsidR="00360484" w:rsidRPr="00EA4921">
        <w:rPr>
          <w:rFonts w:cstheme="minorHAnsi"/>
        </w:rPr>
        <w:t>(</w:t>
      </w:r>
      <w:r w:rsidRPr="00EA4921">
        <w:rPr>
          <w:rFonts w:cstheme="minorHAnsi"/>
        </w:rPr>
        <w:t>min. 20cm</w:t>
      </w:r>
      <w:r w:rsidR="00CB2399" w:rsidRPr="00EA4921">
        <w:rPr>
          <w:rFonts w:cstheme="minorHAnsi"/>
        </w:rPr>
        <w:t>)</w:t>
      </w:r>
      <w:r w:rsidRPr="00EA4921">
        <w:rPr>
          <w:rFonts w:cstheme="minorHAnsi"/>
        </w:rPr>
        <w:t>.</w:t>
      </w:r>
    </w:p>
    <w:p w14:paraId="333FA964" w14:textId="393664BE" w:rsidR="006C3B14" w:rsidRPr="00EA4921" w:rsidRDefault="00673956" w:rsidP="00C739A0">
      <w:pPr>
        <w:pStyle w:val="Akapitzlist"/>
        <w:numPr>
          <w:ilvl w:val="1"/>
          <w:numId w:val="3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Na warstwie piasku, </w:t>
      </w:r>
      <w:r w:rsidR="002108A0" w:rsidRPr="00EA4921">
        <w:rPr>
          <w:rFonts w:cstheme="minorHAnsi"/>
        </w:rPr>
        <w:t>przed zasypaniem wykopu, należy ułożyć t</w:t>
      </w:r>
      <w:r w:rsidR="006C3B14" w:rsidRPr="00EA4921">
        <w:rPr>
          <w:rFonts w:cstheme="minorHAnsi"/>
        </w:rPr>
        <w:t xml:space="preserve">aśmę ostrzegawczą </w:t>
      </w:r>
      <w:r w:rsidR="006C3B14" w:rsidRPr="00EA4921">
        <w:rPr>
          <w:rFonts w:cstheme="minorHAnsi"/>
          <w:shd w:val="clear" w:color="auto" w:fill="FFFFFF"/>
        </w:rPr>
        <w:t>z opisem</w:t>
      </w:r>
      <w:r w:rsidR="006C3B14" w:rsidRPr="00EA4921">
        <w:rPr>
          <w:rStyle w:val="Pogrubienie"/>
          <w:rFonts w:cstheme="minorHAnsi"/>
          <w:b w:val="0"/>
          <w:bCs w:val="0"/>
        </w:rPr>
        <w:t xml:space="preserve"> "UWAGA KABEL ŚWIATŁOWODOWY"</w:t>
      </w:r>
      <w:r w:rsidR="00EB5F55" w:rsidRPr="00EA4921">
        <w:rPr>
          <w:rFonts w:cstheme="minorHAnsi"/>
        </w:rPr>
        <w:t>.</w:t>
      </w:r>
    </w:p>
    <w:p w14:paraId="0F2E2863" w14:textId="4346F6ED" w:rsidR="00733A46" w:rsidRPr="00EA4921" w:rsidRDefault="00733A46" w:rsidP="00733A46">
      <w:pPr>
        <w:pStyle w:val="Nagwek3"/>
      </w:pPr>
      <w:bookmarkStart w:id="8" w:name="_Toc169617398"/>
      <w:r w:rsidRPr="00EA4921">
        <w:t>Układy pomiarowe w rejonie agregatów</w:t>
      </w:r>
      <w:bookmarkEnd w:id="8"/>
    </w:p>
    <w:p w14:paraId="4224F833" w14:textId="7E26A2E3" w:rsidR="00BB1019" w:rsidRPr="00EA4921" w:rsidRDefault="00DB0D04" w:rsidP="00C739A0">
      <w:pPr>
        <w:pStyle w:val="Akapitzlist"/>
        <w:numPr>
          <w:ilvl w:val="0"/>
          <w:numId w:val="31"/>
        </w:numPr>
        <w:spacing w:after="0" w:line="360" w:lineRule="auto"/>
      </w:pPr>
      <w:r w:rsidRPr="00EA4921">
        <w:t>Przy agregatach, na rurociągach,</w:t>
      </w:r>
      <w:r w:rsidR="00BC48D6" w:rsidRPr="00EA4921">
        <w:t xml:space="preserve"> zamontowane są czujniki temperatury i przepływu</w:t>
      </w:r>
      <w:r w:rsidRPr="00EA4921">
        <w:t xml:space="preserve">. </w:t>
      </w:r>
      <w:r w:rsidR="00BA5396" w:rsidRPr="00EA4921">
        <w:t>W zakres</w:t>
      </w:r>
      <w:r w:rsidR="00BC48D6" w:rsidRPr="00EA4921">
        <w:t>ie</w:t>
      </w:r>
      <w:r w:rsidR="00BA5396" w:rsidRPr="00EA4921">
        <w:t xml:space="preserve"> prac </w:t>
      </w:r>
      <w:r w:rsidR="00BC48D6" w:rsidRPr="00EA4921">
        <w:t xml:space="preserve">branży sterowania i automatyki </w:t>
      </w:r>
      <w:r w:rsidR="00BA5396" w:rsidRPr="00EA4921">
        <w:t>wchodz</w:t>
      </w:r>
      <w:r w:rsidR="00BC48D6" w:rsidRPr="00EA4921">
        <w:t>i wykonanie instalacji kablowej dla</w:t>
      </w:r>
      <w:r w:rsidR="00BA5396" w:rsidRPr="00EA4921">
        <w:t>:</w:t>
      </w:r>
    </w:p>
    <w:p w14:paraId="283CBD8A" w14:textId="77777777" w:rsidR="008E12ED" w:rsidRPr="00EA4921" w:rsidRDefault="00BC48D6" w:rsidP="00C739A0">
      <w:pPr>
        <w:pStyle w:val="Akapitzlist"/>
        <w:numPr>
          <w:ilvl w:val="1"/>
          <w:numId w:val="31"/>
        </w:numPr>
        <w:spacing w:after="0" w:line="360" w:lineRule="auto"/>
      </w:pPr>
      <w:r w:rsidRPr="00EA4921">
        <w:t xml:space="preserve">czujników przepływu podłączonych z miernikami </w:t>
      </w:r>
      <w:r w:rsidR="00AC61F1" w:rsidRPr="00EA4921">
        <w:t>przepływomierz</w:t>
      </w:r>
      <w:r w:rsidRPr="00EA4921">
        <w:t>y</w:t>
      </w:r>
      <w:r w:rsidR="00084A64" w:rsidRPr="00EA4921">
        <w:t xml:space="preserve"> </w:t>
      </w:r>
      <w:r w:rsidR="00360484" w:rsidRPr="00EA4921">
        <w:t>(</w:t>
      </w:r>
      <w:r w:rsidRPr="00EA4921">
        <w:t>zamontowanych</w:t>
      </w:r>
      <w:r w:rsidRPr="00EA4921">
        <w:br/>
        <w:t xml:space="preserve">w szafie </w:t>
      </w:r>
      <w:proofErr w:type="spellStart"/>
      <w:r w:rsidRPr="00EA4921">
        <w:t>SPo</w:t>
      </w:r>
      <w:proofErr w:type="spellEnd"/>
      <w:r w:rsidR="00CB2399" w:rsidRPr="00EA4921">
        <w:t>)</w:t>
      </w:r>
      <w:r w:rsidR="00A26AA6" w:rsidRPr="00EA4921">
        <w:t xml:space="preserve">; – każdy </w:t>
      </w:r>
      <w:r w:rsidRPr="00EA4921">
        <w:t>dwoma kablami:</w:t>
      </w:r>
    </w:p>
    <w:p w14:paraId="3BC96372" w14:textId="47E25609" w:rsidR="008E12ED" w:rsidRPr="00EA4921" w:rsidRDefault="00BC48D6" w:rsidP="00C739A0">
      <w:pPr>
        <w:pStyle w:val="Akapitzlist"/>
        <w:numPr>
          <w:ilvl w:val="2"/>
          <w:numId w:val="31"/>
        </w:numPr>
        <w:spacing w:after="0" w:line="360" w:lineRule="auto"/>
      </w:pPr>
      <w:r w:rsidRPr="00EA4921">
        <w:t>kablem zasilającym 3-żyłowym</w:t>
      </w:r>
      <w:r w:rsidR="008A7BBB">
        <w:t>,</w:t>
      </w:r>
    </w:p>
    <w:p w14:paraId="6ACBC9D1" w14:textId="510B7813" w:rsidR="00BC48D6" w:rsidRPr="00EA4921" w:rsidRDefault="00BC48D6" w:rsidP="00C739A0">
      <w:pPr>
        <w:pStyle w:val="Akapitzlist"/>
        <w:numPr>
          <w:ilvl w:val="2"/>
          <w:numId w:val="31"/>
        </w:numPr>
        <w:spacing w:after="0" w:line="360" w:lineRule="auto"/>
      </w:pPr>
      <w:r w:rsidRPr="00EA4921">
        <w:t>kablem pomiarowym - fabrycznym - dostarczanym wraz z czujnikiem</w:t>
      </w:r>
      <w:r w:rsidR="008A7BBB">
        <w:t>.</w:t>
      </w:r>
    </w:p>
    <w:p w14:paraId="725B7409" w14:textId="397F6E90" w:rsidR="008E12ED" w:rsidRPr="00EA4921" w:rsidRDefault="00BC48D6" w:rsidP="00C739A0">
      <w:pPr>
        <w:pStyle w:val="Akapitzlist"/>
        <w:numPr>
          <w:ilvl w:val="1"/>
          <w:numId w:val="31"/>
        </w:numPr>
        <w:spacing w:after="0" w:line="360" w:lineRule="auto"/>
      </w:pPr>
      <w:r w:rsidRPr="00EA4921">
        <w:t xml:space="preserve">Czujniki </w:t>
      </w:r>
      <w:r w:rsidR="00A26AA6" w:rsidRPr="00EA4921">
        <w:t>temperatury zasilania i powrotu</w:t>
      </w:r>
    </w:p>
    <w:p w14:paraId="2E978518" w14:textId="77777777" w:rsidR="00392933" w:rsidRPr="00EA4921" w:rsidRDefault="00A26AA6" w:rsidP="00C739A0">
      <w:pPr>
        <w:pStyle w:val="Akapitzlist"/>
        <w:numPr>
          <w:ilvl w:val="2"/>
          <w:numId w:val="31"/>
        </w:numPr>
        <w:spacing w:after="0" w:line="360" w:lineRule="auto"/>
        <w:rPr>
          <w:rFonts w:cstheme="minorHAnsi"/>
        </w:rPr>
      </w:pPr>
      <w:r w:rsidRPr="00EA4921">
        <w:t xml:space="preserve">dodatkowe </w:t>
      </w:r>
      <w:r w:rsidR="00BC48D6" w:rsidRPr="00EA4921">
        <w:t>połączone z miernik</w:t>
      </w:r>
      <w:r w:rsidRPr="00EA4921">
        <w:t>a</w:t>
      </w:r>
      <w:r w:rsidR="00BC48D6" w:rsidRPr="00EA4921">
        <w:t>m</w:t>
      </w:r>
      <w:r w:rsidRPr="00EA4921">
        <w:t xml:space="preserve">i </w:t>
      </w:r>
      <w:r w:rsidR="00BC48D6" w:rsidRPr="00EA4921">
        <w:t>przepływomierz</w:t>
      </w:r>
      <w:r w:rsidRPr="00EA4921">
        <w:t xml:space="preserve">y w szafie </w:t>
      </w:r>
      <w:proofErr w:type="spellStart"/>
      <w:r w:rsidRPr="00EA4921">
        <w:t>SPo</w:t>
      </w:r>
      <w:proofErr w:type="spellEnd"/>
      <w:r w:rsidRPr="00EA4921">
        <w:t>.</w:t>
      </w:r>
    </w:p>
    <w:p w14:paraId="0FC55975" w14:textId="2E2DE39B" w:rsidR="004811E7" w:rsidRPr="00EA4921" w:rsidRDefault="00A26AA6" w:rsidP="00C739A0">
      <w:pPr>
        <w:pStyle w:val="Akapitzlist"/>
        <w:numPr>
          <w:ilvl w:val="0"/>
          <w:numId w:val="31"/>
        </w:numPr>
        <w:spacing w:after="0" w:line="360" w:lineRule="auto"/>
        <w:rPr>
          <w:rFonts w:cstheme="minorHAnsi"/>
        </w:rPr>
      </w:pPr>
      <w:r w:rsidRPr="00EA4921">
        <w:t>N</w:t>
      </w:r>
      <w:r w:rsidR="004A3896" w:rsidRPr="00EA4921">
        <w:rPr>
          <w:rFonts w:cstheme="minorHAnsi"/>
        </w:rPr>
        <w:t xml:space="preserve">iewykorzystane kable </w:t>
      </w:r>
      <w:r w:rsidR="00895E73" w:rsidRPr="00EA4921">
        <w:rPr>
          <w:rFonts w:cstheme="minorHAnsi"/>
        </w:rPr>
        <w:t xml:space="preserve">sterownicze </w:t>
      </w:r>
      <w:r w:rsidR="0075252D" w:rsidRPr="00EA4921">
        <w:rPr>
          <w:rFonts w:cstheme="minorHAnsi"/>
        </w:rPr>
        <w:t>ze z</w:t>
      </w:r>
      <w:r w:rsidR="0009495D" w:rsidRPr="00EA4921">
        <w:rPr>
          <w:rFonts w:cstheme="minorHAnsi"/>
        </w:rPr>
        <w:t xml:space="preserve">demontowanych agregatów chłodniczych </w:t>
      </w:r>
      <w:r w:rsidR="0075252D" w:rsidRPr="00EA4921">
        <w:rPr>
          <w:rFonts w:cstheme="minorHAnsi"/>
        </w:rPr>
        <w:t xml:space="preserve">należy skrócić, </w:t>
      </w:r>
      <w:r w:rsidR="004A3896" w:rsidRPr="00EA4921">
        <w:rPr>
          <w:rFonts w:cstheme="minorHAnsi"/>
        </w:rPr>
        <w:t>wprowadzić do nowej szaf</w:t>
      </w:r>
      <w:r w:rsidR="00034C33" w:rsidRPr="00EA4921">
        <w:rPr>
          <w:rFonts w:cstheme="minorHAnsi"/>
        </w:rPr>
        <w:t>y</w:t>
      </w:r>
      <w:r w:rsidR="004A3896" w:rsidRPr="00EA4921">
        <w:rPr>
          <w:rFonts w:cstheme="minorHAnsi"/>
        </w:rPr>
        <w:t xml:space="preserve"> </w:t>
      </w:r>
      <w:proofErr w:type="spellStart"/>
      <w:r w:rsidR="003D6F4B" w:rsidRPr="00EA4921">
        <w:rPr>
          <w:rFonts w:cstheme="minorHAnsi"/>
        </w:rPr>
        <w:t>SPo</w:t>
      </w:r>
      <w:proofErr w:type="spellEnd"/>
      <w:r w:rsidR="003D6F4B" w:rsidRPr="00EA4921">
        <w:rPr>
          <w:rFonts w:cstheme="minorHAnsi"/>
        </w:rPr>
        <w:t xml:space="preserve">; </w:t>
      </w:r>
      <w:r w:rsidR="004A3896" w:rsidRPr="00EA4921">
        <w:rPr>
          <w:rFonts w:cstheme="minorHAnsi"/>
        </w:rPr>
        <w:t>i podłączyć</w:t>
      </w:r>
      <w:r w:rsidR="004A47D8" w:rsidRPr="00EA4921">
        <w:rPr>
          <w:rFonts w:cstheme="minorHAnsi"/>
        </w:rPr>
        <w:t xml:space="preserve"> </w:t>
      </w:r>
      <w:r w:rsidR="004A3896" w:rsidRPr="00EA4921">
        <w:rPr>
          <w:rFonts w:cstheme="minorHAnsi"/>
        </w:rPr>
        <w:t>na przygotowaną w szafie listwę.</w:t>
      </w:r>
    </w:p>
    <w:p w14:paraId="4C742BF7" w14:textId="1C68787E" w:rsidR="009A64EB" w:rsidRPr="00EA4921" w:rsidRDefault="009A64EB" w:rsidP="001F492A">
      <w:pPr>
        <w:pStyle w:val="Nagwek3"/>
        <w:spacing w:after="0" w:line="360" w:lineRule="auto"/>
      </w:pPr>
      <w:bookmarkStart w:id="9" w:name="_Toc169617399"/>
      <w:r w:rsidRPr="00EA4921">
        <w:rPr>
          <w:shd w:val="clear" w:color="auto" w:fill="FFFFFF"/>
        </w:rPr>
        <w:t>U</w:t>
      </w:r>
      <w:r w:rsidRPr="00EA4921">
        <w:t>ziom</w:t>
      </w:r>
      <w:r w:rsidR="009B101E" w:rsidRPr="00EA4921">
        <w:t>y</w:t>
      </w:r>
      <w:r w:rsidRPr="00EA4921">
        <w:t xml:space="preserve"> </w:t>
      </w:r>
      <w:r w:rsidR="00161668" w:rsidRPr="00EA4921">
        <w:t>w rejonie agregatów</w:t>
      </w:r>
      <w:bookmarkEnd w:id="9"/>
    </w:p>
    <w:p w14:paraId="05454CAD" w14:textId="400A64D1" w:rsidR="006B792C" w:rsidRPr="00EA4921" w:rsidRDefault="00A26AA6" w:rsidP="00270E01">
      <w:pPr>
        <w:pStyle w:val="Akapitzlist"/>
        <w:numPr>
          <w:ilvl w:val="0"/>
          <w:numId w:val="26"/>
        </w:numPr>
        <w:spacing w:after="0" w:line="360" w:lineRule="auto"/>
        <w:ind w:left="709"/>
        <w:rPr>
          <w:rFonts w:cstheme="minorHAnsi"/>
          <w:bCs/>
        </w:rPr>
      </w:pPr>
      <w:r w:rsidRPr="00EA4921">
        <w:rPr>
          <w:rFonts w:cstheme="minorHAnsi"/>
          <w:bCs/>
        </w:rPr>
        <w:t>Odnowić</w:t>
      </w:r>
      <w:r w:rsidR="009A64EB" w:rsidRPr="00EA4921">
        <w:rPr>
          <w:rFonts w:cstheme="minorHAnsi"/>
          <w:bCs/>
        </w:rPr>
        <w:t xml:space="preserve"> instalacj</w:t>
      </w:r>
      <w:r w:rsidRPr="00EA4921">
        <w:rPr>
          <w:rFonts w:cstheme="minorHAnsi"/>
          <w:bCs/>
        </w:rPr>
        <w:t>ę</w:t>
      </w:r>
      <w:r w:rsidR="009A64EB" w:rsidRPr="00EA4921">
        <w:rPr>
          <w:rFonts w:cstheme="minorHAnsi"/>
          <w:bCs/>
        </w:rPr>
        <w:t xml:space="preserve"> uziomu wszystkich agregatów</w:t>
      </w:r>
      <w:r w:rsidRPr="00EA4921">
        <w:rPr>
          <w:rFonts w:cstheme="minorHAnsi"/>
          <w:bCs/>
        </w:rPr>
        <w:t xml:space="preserve"> z wykorzystaniem</w:t>
      </w:r>
      <w:r w:rsidR="008A7BBB">
        <w:rPr>
          <w:rFonts w:cstheme="minorHAnsi"/>
          <w:bCs/>
        </w:rPr>
        <w:t>:</w:t>
      </w:r>
    </w:p>
    <w:p w14:paraId="0A08B371" w14:textId="69CA7FB0" w:rsidR="006B792C" w:rsidRPr="00EA4921" w:rsidRDefault="003212CA" w:rsidP="00270E01">
      <w:pPr>
        <w:pStyle w:val="Akapitzlist"/>
        <w:numPr>
          <w:ilvl w:val="1"/>
          <w:numId w:val="26"/>
        </w:numPr>
        <w:spacing w:after="0" w:line="360" w:lineRule="auto"/>
        <w:ind w:left="993"/>
        <w:rPr>
          <w:rFonts w:cstheme="minorHAnsi"/>
          <w:bCs/>
        </w:rPr>
      </w:pPr>
      <w:r w:rsidRPr="00EA4921">
        <w:rPr>
          <w:rFonts w:cstheme="minorHAnsi"/>
          <w:bCs/>
        </w:rPr>
        <w:t>s</w:t>
      </w:r>
      <w:r w:rsidR="009A64EB" w:rsidRPr="00EA4921">
        <w:rPr>
          <w:rFonts w:cstheme="minorHAnsi"/>
          <w:bCs/>
        </w:rPr>
        <w:t xml:space="preserve">tudzienka gruntowa </w:t>
      </w:r>
      <w:r w:rsidR="00D0015E" w:rsidRPr="00EA4921">
        <w:rPr>
          <w:rFonts w:cstheme="minorHAnsi"/>
          <w:bCs/>
        </w:rPr>
        <w:t xml:space="preserve">typ </w:t>
      </w:r>
      <w:proofErr w:type="spellStart"/>
      <w:r w:rsidR="009A64EB" w:rsidRPr="00EA4921">
        <w:rPr>
          <w:rFonts w:cstheme="minorHAnsi"/>
          <w:bCs/>
        </w:rPr>
        <w:t>Budniok</w:t>
      </w:r>
      <w:proofErr w:type="spellEnd"/>
      <w:r w:rsidR="009A64EB" w:rsidRPr="00EA4921">
        <w:rPr>
          <w:rFonts w:cstheme="minorHAnsi"/>
          <w:bCs/>
        </w:rPr>
        <w:t xml:space="preserve"> SK2020P 200x200x165 mm</w:t>
      </w:r>
      <w:r w:rsidR="008A7BBB">
        <w:rPr>
          <w:rFonts w:cstheme="minorHAnsi"/>
          <w:bCs/>
        </w:rPr>
        <w:t>,</w:t>
      </w:r>
    </w:p>
    <w:p w14:paraId="1E92D2ED" w14:textId="18917402" w:rsidR="009A64EB" w:rsidRPr="00EA4921" w:rsidRDefault="009A64EB" w:rsidP="00270E01">
      <w:pPr>
        <w:pStyle w:val="Akapitzlist"/>
        <w:numPr>
          <w:ilvl w:val="1"/>
          <w:numId w:val="26"/>
        </w:numPr>
        <w:spacing w:after="0" w:line="360" w:lineRule="auto"/>
        <w:ind w:left="993"/>
        <w:rPr>
          <w:rFonts w:cstheme="minorHAnsi"/>
          <w:bCs/>
        </w:rPr>
      </w:pPr>
      <w:r w:rsidRPr="00EA4921">
        <w:rPr>
          <w:rFonts w:cstheme="minorHAnsi"/>
          <w:bCs/>
        </w:rPr>
        <w:t>złącze kontrolne wewnątrz</w:t>
      </w:r>
      <w:r w:rsidR="00A26AA6" w:rsidRPr="00EA4921">
        <w:rPr>
          <w:rFonts w:cstheme="minorHAnsi"/>
          <w:bCs/>
        </w:rPr>
        <w:t xml:space="preserve"> studzienki</w:t>
      </w:r>
      <w:r w:rsidR="008A7BBB">
        <w:rPr>
          <w:rFonts w:cstheme="minorHAnsi"/>
          <w:bCs/>
        </w:rPr>
        <w:t>.</w:t>
      </w:r>
    </w:p>
    <w:p w14:paraId="38A0C8C4" w14:textId="2BEDA259" w:rsidR="00EB5F55" w:rsidRPr="00EA4921" w:rsidRDefault="00A26AA6" w:rsidP="00270E01">
      <w:pPr>
        <w:pStyle w:val="Akapitzlist"/>
        <w:numPr>
          <w:ilvl w:val="0"/>
          <w:numId w:val="26"/>
        </w:numPr>
        <w:spacing w:after="0" w:line="360" w:lineRule="auto"/>
        <w:ind w:left="709"/>
        <w:rPr>
          <w:rFonts w:cstheme="minorHAnsi"/>
          <w:bCs/>
        </w:rPr>
      </w:pPr>
      <w:r w:rsidRPr="00EA4921">
        <w:rPr>
          <w:rFonts w:cstheme="minorHAnsi"/>
          <w:bCs/>
        </w:rPr>
        <w:t>instalację odgromową</w:t>
      </w:r>
      <w:r w:rsidR="00434E65" w:rsidRPr="00EA4921">
        <w:rPr>
          <w:rFonts w:cstheme="minorHAnsi"/>
          <w:bCs/>
        </w:rPr>
        <w:t xml:space="preserve"> wykonać Zgodnie z rysunkiem nr 63</w:t>
      </w:r>
      <w:r w:rsidR="00B74A19" w:rsidRPr="00EA4921">
        <w:rPr>
          <w:rFonts w:cstheme="minorHAnsi"/>
          <w:bCs/>
        </w:rPr>
        <w:t>, elementy instalacji</w:t>
      </w:r>
      <w:r w:rsidR="00CE3202" w:rsidRPr="00EA4921">
        <w:rPr>
          <w:rFonts w:cstheme="minorHAnsi"/>
          <w:bCs/>
        </w:rPr>
        <w:t xml:space="preserve"> ujęto w zestawieniu (punkt 11.4</w:t>
      </w:r>
      <w:r w:rsidR="0006435C" w:rsidRPr="00EA4921">
        <w:rPr>
          <w:rFonts w:cstheme="minorHAnsi"/>
          <w:bCs/>
        </w:rPr>
        <w:t xml:space="preserve"> opisu</w:t>
      </w:r>
      <w:r w:rsidR="00CE3202" w:rsidRPr="00EA4921">
        <w:rPr>
          <w:rFonts w:cstheme="minorHAnsi"/>
          <w:bCs/>
        </w:rPr>
        <w:t>)</w:t>
      </w:r>
      <w:r w:rsidR="008A7BBB">
        <w:rPr>
          <w:rFonts w:cstheme="minorHAnsi"/>
          <w:bCs/>
        </w:rPr>
        <w:t>.</w:t>
      </w:r>
    </w:p>
    <w:p w14:paraId="05ECDAA9" w14:textId="77777777" w:rsidR="00EB5F55" w:rsidRPr="00EA4921" w:rsidRDefault="00EB5F55">
      <w:pPr>
        <w:rPr>
          <w:rFonts w:cstheme="minorHAnsi"/>
          <w:bCs/>
        </w:rPr>
      </w:pPr>
      <w:r w:rsidRPr="00EA4921">
        <w:rPr>
          <w:rFonts w:cstheme="minorHAnsi"/>
          <w:bCs/>
        </w:rPr>
        <w:br w:type="page"/>
      </w:r>
    </w:p>
    <w:p w14:paraId="31369B12" w14:textId="671A5185" w:rsidR="00B8082A" w:rsidRPr="00EA4921" w:rsidRDefault="00B8082A" w:rsidP="00B8082A">
      <w:pPr>
        <w:pStyle w:val="Nagwek2"/>
        <w:rPr>
          <w:color w:val="auto"/>
        </w:rPr>
      </w:pPr>
      <w:bookmarkStart w:id="10" w:name="_Toc169617400"/>
      <w:r w:rsidRPr="00EA4921">
        <w:rPr>
          <w:color w:val="auto"/>
        </w:rPr>
        <w:lastRenderedPageBreak/>
        <w:t>Prace w głównej rozdzielni zasilającej agregaty</w:t>
      </w:r>
      <w:bookmarkEnd w:id="10"/>
      <w:r w:rsidRPr="00EA4921">
        <w:rPr>
          <w:color w:val="auto"/>
        </w:rPr>
        <w:t xml:space="preserve"> </w:t>
      </w:r>
    </w:p>
    <w:p w14:paraId="52E5664E" w14:textId="21EDAB1F" w:rsidR="00D166DB" w:rsidRPr="00EA4921" w:rsidRDefault="00637B02" w:rsidP="00493EF6">
      <w:pPr>
        <w:pStyle w:val="Akapitzlist"/>
        <w:numPr>
          <w:ilvl w:val="0"/>
          <w:numId w:val="1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 rozdzielni głównej przewiduje się</w:t>
      </w:r>
      <w:r w:rsidR="00BD7D09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zamontowanie przekładników prądowych oraz nowych szafek</w:t>
      </w:r>
      <w:r w:rsidR="00043017" w:rsidRPr="00EA4921">
        <w:rPr>
          <w:rFonts w:cstheme="minorHAnsi"/>
        </w:rPr>
        <w:br/>
      </w:r>
      <w:r w:rsidRPr="00EA4921">
        <w:rPr>
          <w:rFonts w:cstheme="minorHAnsi"/>
        </w:rPr>
        <w:t>z analizatorami sieci do nadzoru układu zasilania elektrycznego każdego z agregatów.</w:t>
      </w:r>
    </w:p>
    <w:p w14:paraId="45929F25" w14:textId="77777777" w:rsidR="00D166DB" w:rsidRPr="00EA4921" w:rsidRDefault="00D166DB" w:rsidP="00493EF6">
      <w:pPr>
        <w:pStyle w:val="Akapitzlist"/>
        <w:numPr>
          <w:ilvl w:val="0"/>
          <w:numId w:val="1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Szafka SAS1</w:t>
      </w:r>
      <w:r w:rsidRPr="00EA4921">
        <w:rPr>
          <w:rFonts w:cstheme="minorHAnsi"/>
        </w:rPr>
        <w:tab/>
        <w:t>- z dwoma analizatorami sieci – dla Agregatów AG-1 i AG-2.</w:t>
      </w:r>
    </w:p>
    <w:p w14:paraId="24F01BFF" w14:textId="77777777" w:rsidR="00D166DB" w:rsidRPr="00EA4921" w:rsidRDefault="00D166DB" w:rsidP="00493EF6">
      <w:pPr>
        <w:pStyle w:val="Akapitzlist"/>
        <w:numPr>
          <w:ilvl w:val="0"/>
          <w:numId w:val="1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Szafka SAS2</w:t>
      </w:r>
      <w:r w:rsidRPr="00EA4921">
        <w:rPr>
          <w:rFonts w:cstheme="minorHAnsi"/>
        </w:rPr>
        <w:tab/>
        <w:t>- z analizatorem sieci – dla Agregatu AG-3.</w:t>
      </w:r>
    </w:p>
    <w:p w14:paraId="74BD7F55" w14:textId="366E3C28" w:rsidR="00D166DB" w:rsidRPr="00EA4921" w:rsidRDefault="00D166DB" w:rsidP="00493EF6">
      <w:pPr>
        <w:pStyle w:val="Akapitzlist"/>
        <w:numPr>
          <w:ilvl w:val="0"/>
          <w:numId w:val="1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Szafki zamontować obok dotychczasowych szafek analizatorów dla transformatorów Tr1 i Tr2</w:t>
      </w:r>
      <w:r w:rsidR="00043017" w:rsidRPr="00EA4921">
        <w:rPr>
          <w:rFonts w:cstheme="minorHAnsi"/>
        </w:rPr>
        <w:br/>
      </w:r>
      <w:r w:rsidRPr="00EA4921">
        <w:rPr>
          <w:rFonts w:cstheme="minorHAnsi"/>
        </w:rPr>
        <w:t>wg załączonych rysunków nr 11 i 12.</w:t>
      </w:r>
    </w:p>
    <w:p w14:paraId="3FDA7982" w14:textId="77777777" w:rsidR="00ED2762" w:rsidRPr="00EA4921" w:rsidRDefault="00D166DB" w:rsidP="00493EF6">
      <w:pPr>
        <w:pStyle w:val="Akapitzlist"/>
        <w:numPr>
          <w:ilvl w:val="0"/>
          <w:numId w:val="1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Przekładniki prądowe zamontować na pojedynczych kablach odpływowych</w:t>
      </w:r>
      <w:r w:rsidR="006E0089" w:rsidRPr="00EA4921">
        <w:rPr>
          <w:rFonts w:cstheme="minorHAnsi"/>
        </w:rPr>
        <w:t>,</w:t>
      </w:r>
      <w:r w:rsidRPr="00EA4921">
        <w:rPr>
          <w:rFonts w:cstheme="minorHAnsi"/>
        </w:rPr>
        <w:t xml:space="preserve"> na dodatkowym wsporniku</w:t>
      </w:r>
      <w:r w:rsidR="006E0089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pod zabezpieczeniami.</w:t>
      </w:r>
    </w:p>
    <w:p w14:paraId="73801EDE" w14:textId="0CDAC594" w:rsidR="00EF5D98" w:rsidRPr="00EA4921" w:rsidRDefault="00D166DB" w:rsidP="00493EF6">
      <w:pPr>
        <w:pStyle w:val="Akapitzlist"/>
        <w:numPr>
          <w:ilvl w:val="0"/>
          <w:numId w:val="18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Przekładniki osłonić </w:t>
      </w:r>
      <w:r w:rsidR="00043017" w:rsidRPr="00EA4921">
        <w:rPr>
          <w:rFonts w:cstheme="minorHAnsi"/>
        </w:rPr>
        <w:t xml:space="preserve">przeźroczystą </w:t>
      </w:r>
      <w:r w:rsidRPr="00EA4921">
        <w:rPr>
          <w:rFonts w:cstheme="minorHAnsi"/>
        </w:rPr>
        <w:t>płytą izolacyjną.</w:t>
      </w:r>
    </w:p>
    <w:p w14:paraId="09E3FA26" w14:textId="12A29722" w:rsidR="002272A3" w:rsidRPr="00EA4921" w:rsidRDefault="002272A3" w:rsidP="002272A3">
      <w:pPr>
        <w:pStyle w:val="Nagwek1"/>
        <w:rPr>
          <w:color w:val="auto"/>
        </w:rPr>
      </w:pPr>
      <w:bookmarkStart w:id="11" w:name="_Toc169617401"/>
      <w:r w:rsidRPr="00EA4921">
        <w:rPr>
          <w:color w:val="auto"/>
        </w:rPr>
        <w:t xml:space="preserve">Zasilanie </w:t>
      </w:r>
      <w:r w:rsidR="00957CB4" w:rsidRPr="00EA4921">
        <w:rPr>
          <w:color w:val="auto"/>
        </w:rPr>
        <w:t xml:space="preserve">i sterowanie </w:t>
      </w:r>
      <w:r w:rsidRPr="00EA4921">
        <w:rPr>
          <w:color w:val="auto"/>
        </w:rPr>
        <w:t>nowych pomp obiegowych w budynku – rejon B</w:t>
      </w:r>
      <w:bookmarkEnd w:id="11"/>
    </w:p>
    <w:p w14:paraId="3534F177" w14:textId="402ADE0E" w:rsidR="00654383" w:rsidRPr="00EA4921" w:rsidRDefault="002D3024" w:rsidP="00A378A3">
      <w:pPr>
        <w:pStyle w:val="Akapitzlist"/>
        <w:numPr>
          <w:ilvl w:val="0"/>
          <w:numId w:val="1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Dla obsługi i sterowania modernizowanego układu agregatów chłodzących – przewidziano wykonanie szafy zasilająco-sterowniczej</w:t>
      </w:r>
      <w:r w:rsidR="00084A64" w:rsidRPr="00EA4921">
        <w:rPr>
          <w:rFonts w:cstheme="minorHAnsi"/>
        </w:rPr>
        <w:t xml:space="preserve"> </w:t>
      </w:r>
      <w:r w:rsidR="00360484" w:rsidRPr="00EA4921">
        <w:rPr>
          <w:rFonts w:cstheme="minorHAnsi"/>
        </w:rPr>
        <w:t>(</w:t>
      </w:r>
      <w:proofErr w:type="spellStart"/>
      <w:r w:rsidRPr="00EA4921">
        <w:rPr>
          <w:rFonts w:cstheme="minorHAnsi"/>
        </w:rPr>
        <w:t>ozn</w:t>
      </w:r>
      <w:proofErr w:type="spellEnd"/>
      <w:r w:rsidRPr="00EA4921">
        <w:rPr>
          <w:rFonts w:cstheme="minorHAnsi"/>
        </w:rPr>
        <w:t>. projektowe SPA</w:t>
      </w:r>
      <w:r w:rsidR="00CB2399" w:rsidRPr="00EA4921">
        <w:rPr>
          <w:rFonts w:cstheme="minorHAnsi"/>
        </w:rPr>
        <w:t>)</w:t>
      </w:r>
      <w:r w:rsidRPr="00EA4921">
        <w:rPr>
          <w:rFonts w:cstheme="minorHAnsi"/>
        </w:rPr>
        <w:t>.</w:t>
      </w:r>
      <w:r w:rsidR="00D97A4B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Posadowienie szafy SPA - w</w:t>
      </w:r>
      <w:r w:rsidR="00957CB4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 xml:space="preserve">budynku; w </w:t>
      </w:r>
      <w:r w:rsidR="00957CB4" w:rsidRPr="00EA4921">
        <w:rPr>
          <w:rFonts w:cstheme="minorHAnsi"/>
        </w:rPr>
        <w:t>pomieszczeniu wy</w:t>
      </w:r>
      <w:r w:rsidRPr="00EA4921">
        <w:rPr>
          <w:rFonts w:cstheme="minorHAnsi"/>
        </w:rPr>
        <w:t>mienników ciepła i pomp obiegowych.</w:t>
      </w:r>
      <w:r w:rsidR="00D97A4B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Szafa zasilana będzie z rozdz. głównej RG-6/II z zabezpieczenia oznaczonego jako rezerwowe.</w:t>
      </w:r>
    </w:p>
    <w:p w14:paraId="4D335817" w14:textId="2347CC5D" w:rsidR="0099669A" w:rsidRPr="00EA4921" w:rsidRDefault="0099669A" w:rsidP="00D97A4B">
      <w:pPr>
        <w:pStyle w:val="Akapitzlist"/>
        <w:spacing w:after="0" w:line="360" w:lineRule="auto"/>
        <w:ind w:left="360"/>
        <w:rPr>
          <w:rFonts w:cstheme="minorHAnsi"/>
        </w:rPr>
      </w:pPr>
      <w:r w:rsidRPr="00EA4921">
        <w:rPr>
          <w:rFonts w:cstheme="minorHAnsi"/>
        </w:rPr>
        <w:t>Do zasilania tej szafy przewidziano nowy kabel zasilający z rozdzielnicy głównej RG-6/II</w:t>
      </w:r>
      <w:r w:rsidR="00D97A4B" w:rsidRPr="00EA4921">
        <w:rPr>
          <w:rFonts w:cstheme="minorHAnsi"/>
        </w:rPr>
        <w:t xml:space="preserve"> </w:t>
      </w:r>
      <w:r w:rsidR="0054369F" w:rsidRPr="00EA4921">
        <w:rPr>
          <w:rFonts w:cstheme="minorHAnsi"/>
        </w:rPr>
        <w:t>z zabezpieczenia rezerwowego</w:t>
      </w:r>
      <w:r w:rsidRPr="00EA4921">
        <w:rPr>
          <w:rFonts w:cstheme="minorHAnsi"/>
        </w:rPr>
        <w:t xml:space="preserve"> </w:t>
      </w:r>
      <w:r w:rsidR="0054369F" w:rsidRPr="00EA4921">
        <w:rPr>
          <w:rFonts w:cstheme="minorHAnsi"/>
        </w:rPr>
        <w:t>/ nowe oznacz. 31</w:t>
      </w:r>
      <w:r w:rsidRPr="00EA4921">
        <w:rPr>
          <w:rFonts w:cstheme="minorHAnsi"/>
        </w:rPr>
        <w:t>– YKY 5 x 10</w:t>
      </w:r>
      <w:r w:rsidR="00D97A4B" w:rsidRPr="00EA4921">
        <w:rPr>
          <w:rFonts w:cstheme="minorHAnsi"/>
        </w:rPr>
        <w:t xml:space="preserve">, </w:t>
      </w:r>
      <w:r w:rsidR="0054369F" w:rsidRPr="00EA4921">
        <w:rPr>
          <w:rFonts w:cstheme="minorHAnsi"/>
        </w:rPr>
        <w:t>p</w:t>
      </w:r>
      <w:r w:rsidRPr="00EA4921">
        <w:rPr>
          <w:rFonts w:cstheme="minorHAnsi"/>
        </w:rPr>
        <w:t>atrz rys. nr.</w:t>
      </w:r>
      <w:r w:rsidR="00D0015E" w:rsidRPr="00EA4921">
        <w:rPr>
          <w:rFonts w:cstheme="minorHAnsi"/>
        </w:rPr>
        <w:t xml:space="preserve"> 21 i 31.</w:t>
      </w:r>
    </w:p>
    <w:p w14:paraId="6C2E9569" w14:textId="648C45E1" w:rsidR="00654383" w:rsidRPr="00EA4921" w:rsidRDefault="00654383" w:rsidP="00654383">
      <w:pPr>
        <w:pStyle w:val="Akapitzlist"/>
        <w:numPr>
          <w:ilvl w:val="0"/>
          <w:numId w:val="19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N</w:t>
      </w:r>
      <w:r w:rsidR="00CD591E" w:rsidRPr="00EA4921">
        <w:rPr>
          <w:rFonts w:cstheme="minorHAnsi"/>
        </w:rPr>
        <w:t>ow</w:t>
      </w:r>
      <w:r w:rsidRPr="00EA4921">
        <w:rPr>
          <w:rFonts w:cstheme="minorHAnsi"/>
        </w:rPr>
        <w:t>e</w:t>
      </w:r>
      <w:r w:rsidR="00CD591E" w:rsidRPr="00EA4921">
        <w:rPr>
          <w:rFonts w:cstheme="minorHAnsi"/>
        </w:rPr>
        <w:t xml:space="preserve"> pomp</w:t>
      </w:r>
      <w:r w:rsidRPr="00EA4921">
        <w:rPr>
          <w:rFonts w:cstheme="minorHAnsi"/>
        </w:rPr>
        <w:t>y</w:t>
      </w:r>
      <w:r w:rsidR="00CD591E" w:rsidRPr="00EA4921">
        <w:rPr>
          <w:rFonts w:cstheme="minorHAnsi"/>
        </w:rPr>
        <w:t xml:space="preserve"> obiegow</w:t>
      </w:r>
      <w:r w:rsidRPr="00EA4921">
        <w:rPr>
          <w:rFonts w:cstheme="minorHAnsi"/>
        </w:rPr>
        <w:t>e</w:t>
      </w:r>
      <w:r w:rsidR="00084A64" w:rsidRPr="00EA4921">
        <w:rPr>
          <w:rFonts w:cstheme="minorHAnsi"/>
        </w:rPr>
        <w:t xml:space="preserve"> </w:t>
      </w:r>
      <w:r w:rsidR="00360484" w:rsidRPr="00EA4921">
        <w:rPr>
          <w:rFonts w:cstheme="minorHAnsi"/>
        </w:rPr>
        <w:t>(</w:t>
      </w:r>
      <w:r w:rsidRPr="00EA4921">
        <w:rPr>
          <w:rFonts w:cstheme="minorHAnsi"/>
        </w:rPr>
        <w:t>2 szt.</w:t>
      </w:r>
      <w:r w:rsidR="00CB2399" w:rsidRPr="00EA4921">
        <w:rPr>
          <w:rFonts w:cstheme="minorHAnsi"/>
        </w:rPr>
        <w:t>)</w:t>
      </w:r>
      <w:r w:rsidRPr="00EA4921">
        <w:rPr>
          <w:rFonts w:cstheme="minorHAnsi"/>
        </w:rPr>
        <w:t xml:space="preserve"> zasilane będą z szafy SPA. W szafie przewidziano osprzęt dla trzeciej pompy</w:t>
      </w:r>
      <w:r w:rsidR="00084A64" w:rsidRPr="00EA4921">
        <w:rPr>
          <w:rFonts w:cstheme="minorHAnsi"/>
        </w:rPr>
        <w:t xml:space="preserve"> </w:t>
      </w:r>
      <w:r w:rsidR="00360484" w:rsidRPr="00EA4921">
        <w:rPr>
          <w:rFonts w:cstheme="minorHAnsi"/>
        </w:rPr>
        <w:t>(</w:t>
      </w:r>
      <w:r w:rsidRPr="00EA4921">
        <w:rPr>
          <w:rFonts w:cstheme="minorHAnsi"/>
        </w:rPr>
        <w:t>przewidywana rozbudowa</w:t>
      </w:r>
      <w:r w:rsidR="00CB2399" w:rsidRPr="00EA4921">
        <w:rPr>
          <w:rFonts w:cstheme="minorHAnsi"/>
        </w:rPr>
        <w:t>)</w:t>
      </w:r>
      <w:r w:rsidRPr="00EA4921">
        <w:rPr>
          <w:rFonts w:cstheme="minorHAnsi"/>
        </w:rPr>
        <w:t>.</w:t>
      </w:r>
    </w:p>
    <w:p w14:paraId="0A4A6854" w14:textId="2FF9EB7E" w:rsidR="00D84DD4" w:rsidRPr="00EA4921" w:rsidRDefault="00E91195" w:rsidP="001C5AA6">
      <w:pPr>
        <w:pStyle w:val="Nagwek1"/>
        <w:rPr>
          <w:color w:val="auto"/>
        </w:rPr>
      </w:pPr>
      <w:bookmarkStart w:id="12" w:name="_Toc169617402"/>
      <w:r w:rsidRPr="00EA4921">
        <w:rPr>
          <w:color w:val="auto"/>
        </w:rPr>
        <w:t>Serwisowy a</w:t>
      </w:r>
      <w:r w:rsidR="00D84DD4" w:rsidRPr="00EA4921">
        <w:rPr>
          <w:color w:val="auto"/>
        </w:rPr>
        <w:t xml:space="preserve">gregat </w:t>
      </w:r>
      <w:r w:rsidRPr="00EA4921">
        <w:rPr>
          <w:color w:val="auto"/>
        </w:rPr>
        <w:t>chłodniczy</w:t>
      </w:r>
      <w:r w:rsidR="002272A3" w:rsidRPr="00EA4921">
        <w:rPr>
          <w:color w:val="auto"/>
        </w:rPr>
        <w:t xml:space="preserve"> – rejon C</w:t>
      </w:r>
      <w:bookmarkEnd w:id="12"/>
    </w:p>
    <w:p w14:paraId="7EA28032" w14:textId="679303DA" w:rsidR="000A2FF9" w:rsidRPr="00EA4921" w:rsidRDefault="00D84DD4" w:rsidP="00CD576B">
      <w:pPr>
        <w:pStyle w:val="Akapitzlist"/>
        <w:numPr>
          <w:ilvl w:val="0"/>
          <w:numId w:val="20"/>
        </w:numPr>
        <w:spacing w:after="0" w:line="360" w:lineRule="auto"/>
        <w:rPr>
          <w:rFonts w:cstheme="minorHAnsi"/>
          <w:bCs/>
        </w:rPr>
      </w:pPr>
      <w:r w:rsidRPr="00EA4921">
        <w:rPr>
          <w:rFonts w:cstheme="minorHAnsi"/>
          <w:bCs/>
        </w:rPr>
        <w:t>W projekcie dodatkowo przedstawiono sposób i możliwość podłączenia zasilania elektrycznego</w:t>
      </w:r>
      <w:r w:rsidR="00D97A4B" w:rsidRPr="00EA4921">
        <w:rPr>
          <w:rFonts w:cstheme="minorHAnsi"/>
          <w:bCs/>
        </w:rPr>
        <w:t xml:space="preserve"> </w:t>
      </w:r>
      <w:r w:rsidRPr="00EA4921">
        <w:rPr>
          <w:rFonts w:cstheme="minorHAnsi"/>
          <w:bCs/>
        </w:rPr>
        <w:t xml:space="preserve">dla </w:t>
      </w:r>
      <w:r w:rsidR="001E5B6F" w:rsidRPr="00EA4921">
        <w:rPr>
          <w:rFonts w:cstheme="minorHAnsi"/>
          <w:bCs/>
        </w:rPr>
        <w:t>serwisowego</w:t>
      </w:r>
      <w:r w:rsidRPr="00EA4921">
        <w:rPr>
          <w:rFonts w:cstheme="minorHAnsi"/>
          <w:bCs/>
        </w:rPr>
        <w:t xml:space="preserve"> agregatu chłodniczego.</w:t>
      </w:r>
      <w:r w:rsidR="00D97A4B" w:rsidRPr="00EA4921">
        <w:rPr>
          <w:rFonts w:cstheme="minorHAnsi"/>
          <w:bCs/>
        </w:rPr>
        <w:t xml:space="preserve"> </w:t>
      </w:r>
      <w:r w:rsidR="000A2FF9" w:rsidRPr="00EA4921">
        <w:rPr>
          <w:rFonts w:cstheme="minorHAnsi"/>
          <w:bCs/>
        </w:rPr>
        <w:t>Agregat serwisowy zostanie zlokalizowany w rejonie C.</w:t>
      </w:r>
    </w:p>
    <w:p w14:paraId="37C5CAD6" w14:textId="6053B827" w:rsidR="00654383" w:rsidRPr="00EA4921" w:rsidRDefault="00676DD9" w:rsidP="00D97A4B">
      <w:pPr>
        <w:pStyle w:val="Akapitzlist"/>
        <w:numPr>
          <w:ilvl w:val="0"/>
          <w:numId w:val="2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Zasilanie agregatu tymczasowego wykonać wg rysunków nr 4 i 16.</w:t>
      </w:r>
      <w:r w:rsidR="00D97A4B" w:rsidRPr="00EA4921">
        <w:rPr>
          <w:rFonts w:cstheme="minorHAnsi"/>
        </w:rPr>
        <w:t xml:space="preserve"> </w:t>
      </w:r>
      <w:r w:rsidR="00654383" w:rsidRPr="00EA4921">
        <w:rPr>
          <w:rFonts w:cstheme="minorHAnsi"/>
        </w:rPr>
        <w:t xml:space="preserve">Zabezpieczenie kabla zasilającego w </w:t>
      </w:r>
      <w:r w:rsidR="007205C6" w:rsidRPr="00EA4921">
        <w:rPr>
          <w:rFonts w:cstheme="minorHAnsi"/>
        </w:rPr>
        <w:t xml:space="preserve">rozdzielni zasilającej </w:t>
      </w:r>
      <w:r w:rsidR="00654383" w:rsidRPr="00EA4921">
        <w:rPr>
          <w:rFonts w:cstheme="minorHAnsi"/>
        </w:rPr>
        <w:t xml:space="preserve">zmniejszyć </w:t>
      </w:r>
      <w:r w:rsidR="007205C6" w:rsidRPr="00EA4921">
        <w:rPr>
          <w:rFonts w:cstheme="minorHAnsi"/>
        </w:rPr>
        <w:t>na</w:t>
      </w:r>
      <w:r w:rsidR="00654383" w:rsidRPr="00EA4921">
        <w:rPr>
          <w:rFonts w:cstheme="minorHAnsi"/>
        </w:rPr>
        <w:t xml:space="preserve"> 250A</w:t>
      </w:r>
      <w:r w:rsidR="00D0015E" w:rsidRPr="00EA4921">
        <w:rPr>
          <w:rFonts w:cstheme="minorHAnsi"/>
        </w:rPr>
        <w:t xml:space="preserve"> na czas pracy agregatu tymczasowego</w:t>
      </w:r>
      <w:r w:rsidR="00654383" w:rsidRPr="00EA4921">
        <w:rPr>
          <w:rFonts w:cstheme="minorHAnsi"/>
        </w:rPr>
        <w:t>.</w:t>
      </w:r>
    </w:p>
    <w:p w14:paraId="216F5140" w14:textId="77777777" w:rsidR="00EC306B" w:rsidRPr="00EA4921" w:rsidRDefault="00676DD9" w:rsidP="00A378A3">
      <w:pPr>
        <w:pStyle w:val="Akapitzlist"/>
        <w:numPr>
          <w:ilvl w:val="0"/>
          <w:numId w:val="2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Kable zasilające agregat z szafy SK 11/11 podłączyć na złącze rezerwowe</w:t>
      </w:r>
      <w:r w:rsidR="003B70B8" w:rsidRPr="00EA4921">
        <w:rPr>
          <w:rFonts w:cstheme="minorHAnsi"/>
        </w:rPr>
        <w:t xml:space="preserve"> </w:t>
      </w:r>
    </w:p>
    <w:p w14:paraId="1D999320" w14:textId="1C4241B4" w:rsidR="00676DD9" w:rsidRPr="00EA4921" w:rsidRDefault="00676DD9" w:rsidP="00EF5AFD">
      <w:pPr>
        <w:pStyle w:val="Akapitzlist"/>
        <w:numPr>
          <w:ilvl w:val="1"/>
          <w:numId w:val="2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dolna lewa strona szafy SK 11/11)</w:t>
      </w:r>
      <w:r w:rsidR="00EC306B" w:rsidRPr="00EA4921">
        <w:rPr>
          <w:rFonts w:cstheme="minorHAnsi"/>
        </w:rPr>
        <w:t xml:space="preserve">, </w:t>
      </w:r>
      <w:r w:rsidRPr="00EA4921">
        <w:rPr>
          <w:rFonts w:cstheme="minorHAnsi"/>
        </w:rPr>
        <w:t xml:space="preserve">patrz rys. 16 </w:t>
      </w:r>
      <w:proofErr w:type="gramStart"/>
      <w:r w:rsidRPr="00EA4921">
        <w:rPr>
          <w:rFonts w:cstheme="minorHAnsi"/>
        </w:rPr>
        <w:t xml:space="preserve">[ </w:t>
      </w:r>
      <w:proofErr w:type="spellStart"/>
      <w:r w:rsidRPr="00EA4921">
        <w:rPr>
          <w:rFonts w:cstheme="minorHAnsi"/>
        </w:rPr>
        <w:t>ozn</w:t>
      </w:r>
      <w:proofErr w:type="spellEnd"/>
      <w:proofErr w:type="gramEnd"/>
      <w:r w:rsidRPr="00EA4921">
        <w:rPr>
          <w:rFonts w:cstheme="minorHAnsi"/>
        </w:rPr>
        <w:t xml:space="preserve">. </w:t>
      </w:r>
      <w:proofErr w:type="gramStart"/>
      <w:r w:rsidRPr="00EA4921">
        <w:rPr>
          <w:rFonts w:cstheme="minorHAnsi"/>
        </w:rPr>
        <w:t>B ]</w:t>
      </w:r>
      <w:proofErr w:type="gramEnd"/>
      <w:r w:rsidRPr="00EA4921">
        <w:rPr>
          <w:rFonts w:cstheme="minorHAnsi"/>
        </w:rPr>
        <w:t xml:space="preserve"> – rezerwa.</w:t>
      </w:r>
    </w:p>
    <w:p w14:paraId="5F39A20A" w14:textId="6597A088" w:rsidR="00E33A5D" w:rsidRPr="00EA4921" w:rsidRDefault="00676DD9" w:rsidP="00A378A3">
      <w:pPr>
        <w:pStyle w:val="Akapitzlist"/>
        <w:numPr>
          <w:ilvl w:val="0"/>
          <w:numId w:val="2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Kabel zasilający agregat</w:t>
      </w:r>
      <w:r w:rsidR="00084A64" w:rsidRPr="00EA4921">
        <w:rPr>
          <w:rFonts w:cstheme="minorHAnsi"/>
        </w:rPr>
        <w:t xml:space="preserve"> </w:t>
      </w:r>
      <w:r w:rsidR="00360484" w:rsidRPr="00EA4921">
        <w:rPr>
          <w:rFonts w:cstheme="minorHAnsi"/>
        </w:rPr>
        <w:t>(</w:t>
      </w:r>
      <w:r w:rsidRPr="00EA4921">
        <w:rPr>
          <w:rFonts w:cstheme="minorHAnsi"/>
        </w:rPr>
        <w:t>AG-1</w:t>
      </w:r>
      <w:r w:rsidR="00CB2399" w:rsidRPr="00EA4921">
        <w:rPr>
          <w:rFonts w:cstheme="minorHAnsi"/>
        </w:rPr>
        <w:t>)</w:t>
      </w:r>
      <w:r w:rsidRPr="00EA4921">
        <w:rPr>
          <w:rFonts w:cstheme="minorHAnsi"/>
        </w:rPr>
        <w:t xml:space="preserve"> z rozdzielni – złącze LCH-1 - wyłączony na czas modernizacji</w:t>
      </w:r>
      <w:r w:rsidR="00E33A5D" w:rsidRPr="00EA4921">
        <w:rPr>
          <w:rFonts w:cstheme="minorHAnsi"/>
        </w:rPr>
        <w:t xml:space="preserve"> </w:t>
      </w:r>
    </w:p>
    <w:p w14:paraId="2BA57BB9" w14:textId="4E1AF4CD" w:rsidR="00E33A5D" w:rsidRPr="00EA4921" w:rsidRDefault="00676DD9" w:rsidP="0075383A">
      <w:pPr>
        <w:pStyle w:val="Akapitzlist"/>
        <w:numPr>
          <w:ilvl w:val="1"/>
          <w:numId w:val="2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 odłączyć i włączyć na złącze rezerwowe (dolna lewa strona szafy SK 11/11)</w:t>
      </w:r>
      <w:r w:rsidR="00EC306B" w:rsidRPr="00EA4921">
        <w:rPr>
          <w:rFonts w:cstheme="minorHAnsi"/>
        </w:rPr>
        <w:t xml:space="preserve">, </w:t>
      </w:r>
      <w:r w:rsidRPr="00EA4921">
        <w:rPr>
          <w:rFonts w:cstheme="minorHAnsi"/>
        </w:rPr>
        <w:t xml:space="preserve">patrz rys. 16 </w:t>
      </w:r>
      <w:proofErr w:type="gramStart"/>
      <w:r w:rsidRPr="00EA4921">
        <w:rPr>
          <w:rFonts w:cstheme="minorHAnsi"/>
        </w:rPr>
        <w:t xml:space="preserve">[ </w:t>
      </w:r>
      <w:proofErr w:type="spellStart"/>
      <w:r w:rsidRPr="00EA4921">
        <w:rPr>
          <w:rFonts w:cstheme="minorHAnsi"/>
        </w:rPr>
        <w:t>ozn</w:t>
      </w:r>
      <w:proofErr w:type="spellEnd"/>
      <w:proofErr w:type="gramEnd"/>
      <w:r w:rsidRPr="00EA4921">
        <w:rPr>
          <w:rFonts w:cstheme="minorHAnsi"/>
        </w:rPr>
        <w:t xml:space="preserve">. </w:t>
      </w:r>
      <w:proofErr w:type="gramStart"/>
      <w:r w:rsidRPr="00EA4921">
        <w:rPr>
          <w:rFonts w:cstheme="minorHAnsi"/>
        </w:rPr>
        <w:t>A ]</w:t>
      </w:r>
      <w:proofErr w:type="gramEnd"/>
      <w:r w:rsidRPr="00EA4921">
        <w:rPr>
          <w:rFonts w:cstheme="minorHAnsi"/>
        </w:rPr>
        <w:t xml:space="preserve"> – rezerwa.</w:t>
      </w:r>
    </w:p>
    <w:p w14:paraId="4EFF90BC" w14:textId="5BAD4631" w:rsidR="009F271D" w:rsidRPr="00EA4921" w:rsidRDefault="00676DD9" w:rsidP="00CB03A8">
      <w:pPr>
        <w:pStyle w:val="Akapitzlist"/>
        <w:numPr>
          <w:ilvl w:val="0"/>
          <w:numId w:val="20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Kable zasilające agregat tymczasowy wyprowadzić spod cokołu szafy i prowadzić w rurze </w:t>
      </w:r>
      <w:proofErr w:type="spellStart"/>
      <w:r w:rsidRPr="00EA4921">
        <w:rPr>
          <w:rFonts w:cstheme="minorHAnsi"/>
        </w:rPr>
        <w:t>Arota</w:t>
      </w:r>
      <w:proofErr w:type="spellEnd"/>
      <w:r w:rsidR="00043017" w:rsidRPr="00EA4921">
        <w:rPr>
          <w:rFonts w:cstheme="minorHAnsi"/>
        </w:rPr>
        <w:br/>
      </w:r>
      <w:r w:rsidRPr="00EA4921">
        <w:rPr>
          <w:rFonts w:cstheme="minorHAnsi"/>
        </w:rPr>
        <w:t>do agregatu.</w:t>
      </w:r>
    </w:p>
    <w:p w14:paraId="4B2566EF" w14:textId="77777777" w:rsidR="00957CB4" w:rsidRPr="00EA4921" w:rsidRDefault="00957CB4">
      <w:pPr>
        <w:rPr>
          <w:rFonts w:asciiTheme="majorHAnsi" w:eastAsiaTheme="majorEastAsia" w:hAnsiTheme="majorHAnsi" w:cstheme="majorBidi"/>
          <w:b/>
          <w:sz w:val="32"/>
          <w:szCs w:val="32"/>
        </w:rPr>
      </w:pPr>
    </w:p>
    <w:p w14:paraId="29755A2B" w14:textId="4CA0C703" w:rsidR="0022787C" w:rsidRPr="00EA4921" w:rsidRDefault="00C47B8B" w:rsidP="00577488">
      <w:pPr>
        <w:pStyle w:val="Nagwek1"/>
        <w:rPr>
          <w:color w:val="auto"/>
        </w:rPr>
      </w:pPr>
      <w:bookmarkStart w:id="13" w:name="_Toc169617403"/>
      <w:r w:rsidRPr="00EA4921">
        <w:rPr>
          <w:color w:val="auto"/>
        </w:rPr>
        <w:lastRenderedPageBreak/>
        <w:t>Nadrzędny u</w:t>
      </w:r>
      <w:r w:rsidR="0022787C" w:rsidRPr="00EA4921">
        <w:rPr>
          <w:color w:val="auto"/>
        </w:rPr>
        <w:t>kład sterowania</w:t>
      </w:r>
      <w:bookmarkEnd w:id="13"/>
    </w:p>
    <w:p w14:paraId="6EE3B12B" w14:textId="77777777" w:rsidR="00750377" w:rsidRPr="00EA4921" w:rsidRDefault="000D05B8" w:rsidP="00443B36">
      <w:pPr>
        <w:pStyle w:val="Akapitzlist"/>
        <w:numPr>
          <w:ilvl w:val="0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W pomieszczeniu wymiennika ciepła (Rejon B) zaprojektowano wykonanie szafy sterowniczej SPA, wyposażonej </w:t>
      </w:r>
      <w:bookmarkStart w:id="14" w:name="OLE_LINK1"/>
      <w:r w:rsidRPr="00EA4921">
        <w:rPr>
          <w:rFonts w:cstheme="minorHAnsi"/>
        </w:rPr>
        <w:t>m.in. w:</w:t>
      </w:r>
    </w:p>
    <w:p w14:paraId="14926C42" w14:textId="63A7D77D" w:rsidR="00750377" w:rsidRPr="00EA4921" w:rsidRDefault="000D05B8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sterownik swobodnie-programowalny</w:t>
      </w:r>
      <w:bookmarkEnd w:id="14"/>
      <w:r w:rsidRPr="00EA4921">
        <w:rPr>
          <w:rFonts w:cstheme="minorHAnsi"/>
        </w:rPr>
        <w:t xml:space="preserve"> z modułami wejść i wyjść,</w:t>
      </w:r>
      <w:r w:rsidR="009E74CF" w:rsidRPr="00EA4921">
        <w:rPr>
          <w:rFonts w:cstheme="minorHAnsi"/>
        </w:rPr>
        <w:t xml:space="preserve"> </w:t>
      </w:r>
    </w:p>
    <w:p w14:paraId="3952805A" w14:textId="79FA42D1" w:rsidR="009E74CF" w:rsidRPr="00EA4921" w:rsidRDefault="009E74CF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panel operatorski zamontowany na drzwiach szafy,</w:t>
      </w:r>
    </w:p>
    <w:p w14:paraId="4CB783C8" w14:textId="46E19975" w:rsidR="00750377" w:rsidRPr="00EA4921" w:rsidRDefault="000D05B8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elementy zabezpieczające, sterujące i zasilające urządzenia</w:t>
      </w:r>
      <w:r w:rsidR="009750C3" w:rsidRPr="00EA4921">
        <w:rPr>
          <w:rFonts w:cstheme="minorHAnsi"/>
        </w:rPr>
        <w:t>,</w:t>
      </w:r>
    </w:p>
    <w:p w14:paraId="0D357721" w14:textId="318CF723" w:rsidR="00750377" w:rsidRPr="00EA4921" w:rsidRDefault="000D05B8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zasilacz</w:t>
      </w:r>
      <w:r w:rsidR="00B55D33" w:rsidRPr="00EA4921">
        <w:rPr>
          <w:rFonts w:cstheme="minorHAnsi"/>
        </w:rPr>
        <w:t>e</w:t>
      </w:r>
      <w:r w:rsidRPr="00EA4921">
        <w:rPr>
          <w:rFonts w:cstheme="minorHAnsi"/>
        </w:rPr>
        <w:t xml:space="preserve"> 24VDC i UPS</w:t>
      </w:r>
      <w:r w:rsidR="009750C3" w:rsidRPr="00EA4921">
        <w:rPr>
          <w:rFonts w:cstheme="minorHAnsi"/>
        </w:rPr>
        <w:t>,</w:t>
      </w:r>
    </w:p>
    <w:p w14:paraId="442F5C67" w14:textId="0EEE0A42" w:rsidR="000D05B8" w:rsidRPr="00EA4921" w:rsidRDefault="000D05B8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listwy zaciskowe</w:t>
      </w:r>
    </w:p>
    <w:p w14:paraId="36D00162" w14:textId="4C9B6F1B" w:rsidR="00E07FB7" w:rsidRPr="00EA4921" w:rsidRDefault="004F3524" w:rsidP="00443B36">
      <w:pPr>
        <w:pStyle w:val="Akapitzlist"/>
        <w:numPr>
          <w:ilvl w:val="0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Zastosowany sterownik swobodnie programowalny zapewnia </w:t>
      </w:r>
      <w:r w:rsidR="00797916" w:rsidRPr="00EA4921">
        <w:rPr>
          <w:rFonts w:cstheme="minorHAnsi"/>
        </w:rPr>
        <w:t xml:space="preserve">w pełni </w:t>
      </w:r>
      <w:r w:rsidRPr="00EA4921">
        <w:rPr>
          <w:rFonts w:cstheme="minorHAnsi"/>
        </w:rPr>
        <w:t xml:space="preserve">automatyczną </w:t>
      </w:r>
      <w:r w:rsidR="00797916" w:rsidRPr="00EA4921">
        <w:rPr>
          <w:rFonts w:cstheme="minorHAnsi"/>
        </w:rPr>
        <w:t xml:space="preserve">pracę </w:t>
      </w:r>
      <w:r w:rsidRPr="00EA4921">
        <w:rPr>
          <w:rFonts w:cstheme="minorHAnsi"/>
        </w:rPr>
        <w:t>układu produkcji chłodu</w:t>
      </w:r>
      <w:r w:rsidR="00797916" w:rsidRPr="00EA4921">
        <w:rPr>
          <w:rFonts w:cstheme="minorHAnsi"/>
        </w:rPr>
        <w:t xml:space="preserve">, a w przyszłości </w:t>
      </w:r>
      <w:r w:rsidR="002B27E9" w:rsidRPr="00EA4921">
        <w:rPr>
          <w:rFonts w:cstheme="minorHAnsi"/>
        </w:rPr>
        <w:t xml:space="preserve">umożliwi podłączenie go </w:t>
      </w:r>
      <w:r w:rsidR="00E07FB7" w:rsidRPr="00EA4921">
        <w:rPr>
          <w:rFonts w:cstheme="minorHAnsi"/>
        </w:rPr>
        <w:t xml:space="preserve">do </w:t>
      </w:r>
      <w:r w:rsidR="00FB6786" w:rsidRPr="00EA4921">
        <w:rPr>
          <w:rFonts w:cstheme="minorHAnsi"/>
        </w:rPr>
        <w:t>centralnego systemu zarządzania budynkiem</w:t>
      </w:r>
      <w:r w:rsidR="00E07FB7" w:rsidRPr="00EA4921">
        <w:rPr>
          <w:rFonts w:cstheme="minorHAnsi"/>
        </w:rPr>
        <w:t xml:space="preserve"> (BMS)</w:t>
      </w:r>
      <w:r w:rsidR="00261F5A" w:rsidRPr="00EA4921">
        <w:rPr>
          <w:rFonts w:cstheme="minorHAnsi"/>
        </w:rPr>
        <w:t>.</w:t>
      </w:r>
      <w:r w:rsidR="00284436" w:rsidRPr="00EA4921">
        <w:rPr>
          <w:rFonts w:cstheme="minorHAnsi"/>
        </w:rPr>
        <w:t xml:space="preserve"> </w:t>
      </w:r>
      <w:r w:rsidR="00261F5A" w:rsidRPr="00EA4921">
        <w:rPr>
          <w:rFonts w:cstheme="minorHAnsi"/>
        </w:rPr>
        <w:t xml:space="preserve">Obecnie przewiduje się ułożenie kabla </w:t>
      </w:r>
      <w:r w:rsidR="00697884" w:rsidRPr="00EA4921">
        <w:rPr>
          <w:rFonts w:cstheme="minorHAnsi"/>
        </w:rPr>
        <w:t>światłowodowego</w:t>
      </w:r>
      <w:r w:rsidR="00261F5A" w:rsidRPr="00EA4921">
        <w:rPr>
          <w:rFonts w:cstheme="minorHAnsi"/>
        </w:rPr>
        <w:t xml:space="preserve"> pomiędzy szafą SPA a recepcją (rys.</w:t>
      </w:r>
      <w:r w:rsidR="00697884" w:rsidRPr="00EA4921">
        <w:rPr>
          <w:rFonts w:cstheme="minorHAnsi"/>
        </w:rPr>
        <w:t> </w:t>
      </w:r>
      <w:r w:rsidR="00261F5A" w:rsidRPr="00EA4921">
        <w:rPr>
          <w:rFonts w:cstheme="minorHAnsi"/>
        </w:rPr>
        <w:t>nr</w:t>
      </w:r>
      <w:r w:rsidR="00697884" w:rsidRPr="00EA4921">
        <w:rPr>
          <w:rFonts w:cstheme="minorHAnsi"/>
        </w:rPr>
        <w:t> </w:t>
      </w:r>
      <w:r w:rsidR="00261F5A" w:rsidRPr="00EA4921">
        <w:rPr>
          <w:rFonts w:cstheme="minorHAnsi"/>
        </w:rPr>
        <w:t>45)</w:t>
      </w:r>
      <w:r w:rsidR="00697884" w:rsidRPr="00EA4921">
        <w:rPr>
          <w:rFonts w:cstheme="minorHAnsi"/>
        </w:rPr>
        <w:t xml:space="preserve"> </w:t>
      </w:r>
      <w:r w:rsidR="00261F5A" w:rsidRPr="00EA4921">
        <w:rPr>
          <w:rFonts w:cstheme="minorHAnsi"/>
        </w:rPr>
        <w:t xml:space="preserve">w istniejącym korycie kablowym dla kabli sterowniczych. Zapas kabla </w:t>
      </w:r>
      <w:r w:rsidR="00310A8D" w:rsidRPr="00EA4921">
        <w:rPr>
          <w:rFonts w:cstheme="minorHAnsi"/>
        </w:rPr>
        <w:t xml:space="preserve">ok. 5m </w:t>
      </w:r>
      <w:r w:rsidR="00261F5A" w:rsidRPr="00EA4921">
        <w:rPr>
          <w:rFonts w:cstheme="minorHAnsi"/>
        </w:rPr>
        <w:t xml:space="preserve">pozostawić w korycie do czasu wymiany istniejącego sterownika w recepcji. </w:t>
      </w:r>
    </w:p>
    <w:p w14:paraId="33B0EB28" w14:textId="77777777" w:rsidR="004F3524" w:rsidRPr="00EA4921" w:rsidRDefault="004F3524" w:rsidP="00443B36">
      <w:pPr>
        <w:pStyle w:val="Akapitzlist"/>
        <w:numPr>
          <w:ilvl w:val="0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Panel zamontowany na drzwiach szafy umożliwia:</w:t>
      </w:r>
    </w:p>
    <w:p w14:paraId="253A386C" w14:textId="07BFA54A" w:rsidR="004F3524" w:rsidRPr="00EA4921" w:rsidRDefault="004F3524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obserwację pracy urządzeń i parametrów technologicznych,</w:t>
      </w:r>
    </w:p>
    <w:p w14:paraId="4593475F" w14:textId="2704B59B" w:rsidR="004F3524" w:rsidRPr="00EA4921" w:rsidRDefault="004F3524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zmianę wybranych wartości parametrów technologicznych,</w:t>
      </w:r>
    </w:p>
    <w:p w14:paraId="247EC174" w14:textId="76E0E259" w:rsidR="004F3524" w:rsidRPr="00EA4921" w:rsidRDefault="004F3524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włączanie i wyłączanie urządzeń.</w:t>
      </w:r>
    </w:p>
    <w:p w14:paraId="22371A3A" w14:textId="7E44A172" w:rsidR="00CC124D" w:rsidRPr="00EA4921" w:rsidRDefault="00616D69" w:rsidP="00443B36">
      <w:pPr>
        <w:pStyle w:val="Akapitzlist"/>
        <w:numPr>
          <w:ilvl w:val="0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Do sterownika</w:t>
      </w:r>
      <w:r w:rsidR="00084A64" w:rsidRPr="00EA4921">
        <w:rPr>
          <w:rFonts w:cstheme="minorHAnsi"/>
        </w:rPr>
        <w:t xml:space="preserve"> </w:t>
      </w:r>
      <w:r w:rsidR="00360484" w:rsidRPr="00EA4921">
        <w:rPr>
          <w:rFonts w:cstheme="minorHAnsi"/>
        </w:rPr>
        <w:t>(</w:t>
      </w:r>
      <w:r w:rsidR="007205C6" w:rsidRPr="00EA4921">
        <w:rPr>
          <w:rFonts w:cstheme="minorHAnsi"/>
        </w:rPr>
        <w:t>poprzez kabel światłowodowy</w:t>
      </w:r>
      <w:r w:rsidR="00CB2399" w:rsidRPr="00EA4921">
        <w:rPr>
          <w:rFonts w:cstheme="minorHAnsi"/>
        </w:rPr>
        <w:t>)</w:t>
      </w:r>
      <w:r w:rsidR="003E63E2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zostaną podłączone</w:t>
      </w:r>
      <w:r w:rsidR="00FA1B28" w:rsidRPr="00EA4921">
        <w:rPr>
          <w:rFonts w:cstheme="minorHAnsi"/>
        </w:rPr>
        <w:t xml:space="preserve"> poniższe komponenty</w:t>
      </w:r>
      <w:r w:rsidR="00616A04" w:rsidRPr="00EA4921">
        <w:rPr>
          <w:rFonts w:cstheme="minorHAnsi"/>
        </w:rPr>
        <w:t>:</w:t>
      </w:r>
    </w:p>
    <w:p w14:paraId="3C74155B" w14:textId="431B551F" w:rsidR="00616D69" w:rsidRPr="00EA4921" w:rsidRDefault="003126CF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Sterowniki agregatów chłodniczych</w:t>
      </w:r>
      <w:r w:rsidR="00E1337C" w:rsidRPr="00EA4921">
        <w:rPr>
          <w:rFonts w:cstheme="minorHAnsi"/>
        </w:rPr>
        <w:t xml:space="preserve"> (3 szt.)</w:t>
      </w:r>
    </w:p>
    <w:p w14:paraId="4252FFBA" w14:textId="71B0E1E4" w:rsidR="003126CF" w:rsidRPr="00EA4921" w:rsidRDefault="003126CF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Układy sterowania pomp zamontowanych w agregatach chłodniczych</w:t>
      </w:r>
      <w:r w:rsidR="00E1337C" w:rsidRPr="00EA4921">
        <w:rPr>
          <w:rFonts w:cstheme="minorHAnsi"/>
        </w:rPr>
        <w:t xml:space="preserve"> (3 szt.)</w:t>
      </w:r>
    </w:p>
    <w:p w14:paraId="0585E200" w14:textId="490C5BE9" w:rsidR="003126CF" w:rsidRPr="00EA4921" w:rsidRDefault="00E1337C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Przepływomierze</w:t>
      </w:r>
      <w:r w:rsidR="00DC13CB" w:rsidRPr="00EA4921">
        <w:rPr>
          <w:rFonts w:cstheme="minorHAnsi"/>
        </w:rPr>
        <w:t xml:space="preserve"> (3 szt.)</w:t>
      </w:r>
      <w:r w:rsidRPr="00EA4921">
        <w:rPr>
          <w:rFonts w:cstheme="minorHAnsi"/>
        </w:rPr>
        <w:t xml:space="preserve"> i czujniki temperatury</w:t>
      </w:r>
      <w:r w:rsidR="00DC13CB" w:rsidRPr="00EA4921">
        <w:rPr>
          <w:rFonts w:cstheme="minorHAnsi"/>
        </w:rPr>
        <w:t xml:space="preserve"> (6 szt.) - </w:t>
      </w:r>
      <w:r w:rsidRPr="00EA4921">
        <w:rPr>
          <w:rFonts w:cstheme="minorHAnsi"/>
        </w:rPr>
        <w:t xml:space="preserve">zamontowane przy agregatach chłodniczych </w:t>
      </w:r>
    </w:p>
    <w:p w14:paraId="62CCC040" w14:textId="0ECC39F2" w:rsidR="00FE13C2" w:rsidRPr="00EA4921" w:rsidRDefault="00FE13C2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Układ sterowania pracą pomp obiegowych zainstalowanych w budynku</w:t>
      </w:r>
    </w:p>
    <w:p w14:paraId="1B96F264" w14:textId="2341939E" w:rsidR="00FE13C2" w:rsidRPr="00EA4921" w:rsidRDefault="001C7579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Przepływomierz i czujniki temperatury zainstalowane w instalacji wewnętrznej budynku</w:t>
      </w:r>
    </w:p>
    <w:p w14:paraId="3395A448" w14:textId="19F1328F" w:rsidR="00FE13C2" w:rsidRPr="00EA4921" w:rsidRDefault="00FE13C2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Przetwornik różnicy ciśnień</w:t>
      </w:r>
      <w:r w:rsidR="001C7579" w:rsidRPr="00EA4921">
        <w:rPr>
          <w:rFonts w:cstheme="minorHAnsi"/>
        </w:rPr>
        <w:t xml:space="preserve"> do pomiaru ciśnienia dyspozycyjnego</w:t>
      </w:r>
      <w:r w:rsidR="00252076" w:rsidRPr="00EA4921">
        <w:rPr>
          <w:rFonts w:cstheme="minorHAnsi"/>
        </w:rPr>
        <w:t xml:space="preserve"> zainstalowany w budynku</w:t>
      </w:r>
    </w:p>
    <w:p w14:paraId="4F47E4D9" w14:textId="17C0628C" w:rsidR="00715C02" w:rsidRPr="00EA4921" w:rsidRDefault="00252076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Siłownik zaworu upustowego zamontowanego w wentylatorowni nr.2</w:t>
      </w:r>
    </w:p>
    <w:p w14:paraId="54A590BC" w14:textId="7481FD96" w:rsidR="002D6FBE" w:rsidRPr="00EA4921" w:rsidRDefault="002D6FBE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Presostaty minimalnego ciśnienia w obiegach chłodniczych.</w:t>
      </w:r>
    </w:p>
    <w:p w14:paraId="71E23F23" w14:textId="4DDB2E37" w:rsidR="007523CC" w:rsidRPr="00EA4921" w:rsidRDefault="007205C6" w:rsidP="00443B36">
      <w:pPr>
        <w:pStyle w:val="Akapitzlist"/>
        <w:numPr>
          <w:ilvl w:val="1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E</w:t>
      </w:r>
      <w:r w:rsidR="00FA1B28" w:rsidRPr="00EA4921">
        <w:rPr>
          <w:rFonts w:cstheme="minorHAnsi"/>
        </w:rPr>
        <w:t xml:space="preserve">lementy </w:t>
      </w:r>
      <w:r w:rsidR="00274CBD" w:rsidRPr="00EA4921">
        <w:rPr>
          <w:rFonts w:cstheme="minorHAnsi"/>
        </w:rPr>
        <w:t xml:space="preserve">pomocnicze </w:t>
      </w:r>
      <w:proofErr w:type="spellStart"/>
      <w:r w:rsidRPr="00EA4921">
        <w:rPr>
          <w:rFonts w:cstheme="minorHAnsi"/>
        </w:rPr>
        <w:t>t.j</w:t>
      </w:r>
      <w:proofErr w:type="spellEnd"/>
      <w:r w:rsidRPr="00EA4921">
        <w:rPr>
          <w:rFonts w:cstheme="minorHAnsi"/>
        </w:rPr>
        <w:t xml:space="preserve">. </w:t>
      </w:r>
      <w:r w:rsidR="00274CBD" w:rsidRPr="00EA4921">
        <w:rPr>
          <w:rFonts w:cstheme="minorHAnsi"/>
        </w:rPr>
        <w:t>moduły komunikacyjne</w:t>
      </w:r>
      <w:r w:rsidRPr="00EA4921">
        <w:rPr>
          <w:rFonts w:cstheme="minorHAnsi"/>
        </w:rPr>
        <w:t xml:space="preserve"> ETH</w:t>
      </w:r>
    </w:p>
    <w:p w14:paraId="3DBB1475" w14:textId="72F81C42" w:rsidR="001F0DC2" w:rsidRPr="00EA4921" w:rsidRDefault="00616A04" w:rsidP="00443B36">
      <w:pPr>
        <w:pStyle w:val="Akapitzlist"/>
        <w:numPr>
          <w:ilvl w:val="0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Urządzenia sterujące zamontowane w fabrycznych szafach agregatów chłodniczych połączone są</w:t>
      </w:r>
      <w:r w:rsidR="00DC13CB" w:rsidRPr="00EA4921">
        <w:rPr>
          <w:rFonts w:cstheme="minorHAnsi"/>
        </w:rPr>
        <w:br/>
      </w:r>
      <w:r w:rsidRPr="00EA4921">
        <w:rPr>
          <w:rFonts w:cstheme="minorHAnsi"/>
        </w:rPr>
        <w:t>z w/w sterownikiem kablem światłowodowym – do ułożenia w ziemi.</w:t>
      </w:r>
    </w:p>
    <w:p w14:paraId="065D04C0" w14:textId="77A5E4B5" w:rsidR="007321A8" w:rsidRPr="00EA4921" w:rsidRDefault="001F0DC2" w:rsidP="00443B36">
      <w:pPr>
        <w:pStyle w:val="Akapitzlist"/>
        <w:numPr>
          <w:ilvl w:val="0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 ramach dostawy sterownika należy przewidzieć jego oprogramowanie zgodnie z wytycznymi zawartymi w projekcie technologicznym</w:t>
      </w:r>
      <w:r w:rsidR="0075791D" w:rsidRPr="00EA4921">
        <w:rPr>
          <w:rFonts w:cstheme="minorHAnsi"/>
        </w:rPr>
        <w:t>, włącznie z przygotowaniem zdalnego dostępu z lokalnej sieci VPN za pomocą przeglądarki internetowej</w:t>
      </w:r>
      <w:r w:rsidR="00065031" w:rsidRPr="00EA4921">
        <w:rPr>
          <w:rFonts w:cstheme="minorHAnsi"/>
        </w:rPr>
        <w:t xml:space="preserve"> (web </w:t>
      </w:r>
      <w:proofErr w:type="spellStart"/>
      <w:r w:rsidR="00065031" w:rsidRPr="00EA4921">
        <w:rPr>
          <w:rFonts w:cstheme="minorHAnsi"/>
        </w:rPr>
        <w:t>server</w:t>
      </w:r>
      <w:proofErr w:type="spellEnd"/>
      <w:r w:rsidR="00065031" w:rsidRPr="00EA4921">
        <w:rPr>
          <w:rFonts w:cstheme="minorHAnsi"/>
        </w:rPr>
        <w:t>)</w:t>
      </w:r>
      <w:r w:rsidR="0075791D" w:rsidRPr="00EA4921">
        <w:rPr>
          <w:rFonts w:cstheme="minorHAnsi"/>
        </w:rPr>
        <w:t>, z możliwością monitoringu pracy układu i zmiany podstawowych nastaw.</w:t>
      </w:r>
      <w:r w:rsidR="00F6371C" w:rsidRPr="00EA4921">
        <w:rPr>
          <w:rFonts w:cstheme="minorHAnsi"/>
        </w:rPr>
        <w:t xml:space="preserve"> </w:t>
      </w:r>
      <w:r w:rsidR="007321A8" w:rsidRPr="00EA4921">
        <w:rPr>
          <w:rFonts w:cstheme="minorHAnsi"/>
        </w:rPr>
        <w:t>Oprogramowanie wykonać w uzgodnieniu z projektantem technologii i Użytkownikiem.</w:t>
      </w:r>
      <w:r w:rsidR="00F6371C" w:rsidRPr="00EA4921">
        <w:rPr>
          <w:rFonts w:cstheme="minorHAnsi"/>
        </w:rPr>
        <w:t xml:space="preserve"> </w:t>
      </w:r>
      <w:r w:rsidR="00A2423B" w:rsidRPr="00EA4921">
        <w:rPr>
          <w:rFonts w:cstheme="minorHAnsi"/>
        </w:rPr>
        <w:t xml:space="preserve">Centrum Informatyczne UAM wyspecyfikuje router i skonfiguruje zdalny dostęp z </w:t>
      </w:r>
      <w:r w:rsidR="00A2423B" w:rsidRPr="00EA4921">
        <w:rPr>
          <w:rFonts w:cstheme="minorHAnsi"/>
        </w:rPr>
        <w:lastRenderedPageBreak/>
        <w:t>lokalnej sieci VPN.</w:t>
      </w:r>
      <w:r w:rsidR="00F6371C" w:rsidRPr="00EA4921">
        <w:rPr>
          <w:rFonts w:cstheme="minorHAnsi"/>
        </w:rPr>
        <w:t xml:space="preserve"> </w:t>
      </w:r>
      <w:r w:rsidR="00A2423B" w:rsidRPr="00EA4921">
        <w:rPr>
          <w:rFonts w:cstheme="minorHAnsi"/>
        </w:rPr>
        <w:t>Zakup routera po stronie Wykonawcy. Miejsce montażu routera do ustalenia na etapie wykonawstwa.</w:t>
      </w:r>
    </w:p>
    <w:p w14:paraId="032AD14C" w14:textId="7D9867CB" w:rsidR="00A4084B" w:rsidRPr="00EA4921" w:rsidRDefault="00A4084B" w:rsidP="00443B36">
      <w:pPr>
        <w:pStyle w:val="Akapitzlist"/>
        <w:numPr>
          <w:ilvl w:val="0"/>
          <w:numId w:val="3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W ramach dostawy sterownika należy przewidzieć oprogramowanie </w:t>
      </w:r>
      <w:r w:rsidR="009320D3" w:rsidRPr="00EA4921">
        <w:rPr>
          <w:rFonts w:cstheme="minorHAnsi"/>
        </w:rPr>
        <w:t xml:space="preserve">graficznego </w:t>
      </w:r>
      <w:r w:rsidRPr="00EA4921">
        <w:rPr>
          <w:rFonts w:cstheme="minorHAnsi"/>
        </w:rPr>
        <w:t xml:space="preserve">panelu </w:t>
      </w:r>
      <w:r w:rsidR="009320D3" w:rsidRPr="00EA4921">
        <w:rPr>
          <w:rFonts w:cstheme="minorHAnsi"/>
        </w:rPr>
        <w:t xml:space="preserve">operatorskiego, w zakresie umożliwiającym monitoring pracy układu i zmianę podstawowych nastaw. </w:t>
      </w:r>
      <w:r w:rsidR="00065031" w:rsidRPr="00EA4921">
        <w:rPr>
          <w:rFonts w:cstheme="minorHAnsi"/>
        </w:rPr>
        <w:t xml:space="preserve">Widoki na panelu operatorskim powinny być spójne z ekranami dostępnymi przez zdalny dostęp przez przeglądarkę internetową (web </w:t>
      </w:r>
      <w:proofErr w:type="spellStart"/>
      <w:r w:rsidR="00065031" w:rsidRPr="00EA4921">
        <w:rPr>
          <w:rFonts w:cstheme="minorHAnsi"/>
        </w:rPr>
        <w:t>server</w:t>
      </w:r>
      <w:proofErr w:type="spellEnd"/>
      <w:r w:rsidR="00065031" w:rsidRPr="00EA4921">
        <w:rPr>
          <w:rFonts w:cstheme="minorHAnsi"/>
        </w:rPr>
        <w:t>)</w:t>
      </w:r>
      <w:r w:rsidR="009320D3" w:rsidRPr="00EA4921">
        <w:rPr>
          <w:rFonts w:cstheme="minorHAnsi"/>
        </w:rPr>
        <w:t>.</w:t>
      </w:r>
    </w:p>
    <w:p w14:paraId="26854BFA" w14:textId="4253DDDC" w:rsidR="00025775" w:rsidRPr="00EA4921" w:rsidRDefault="00025775" w:rsidP="00025775">
      <w:pPr>
        <w:pStyle w:val="Nagwek1"/>
        <w:rPr>
          <w:color w:val="auto"/>
        </w:rPr>
      </w:pPr>
      <w:bookmarkStart w:id="15" w:name="_Toc169617404"/>
      <w:r w:rsidRPr="00EA4921">
        <w:rPr>
          <w:color w:val="auto"/>
        </w:rPr>
        <w:t>Ogólne wytyczne dotyczące montażu</w:t>
      </w:r>
      <w:bookmarkEnd w:id="15"/>
    </w:p>
    <w:p w14:paraId="62C08312" w14:textId="77777777" w:rsidR="00025775" w:rsidRPr="00EA4921" w:rsidRDefault="00025775" w:rsidP="00025775">
      <w:p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Montaż zewnętrzny dotyczy zakresu prac realizowanych w rejonie A (agregaty chłodnicze) oraz podłączenie zasilania agregatu serwisowego w rejonie C.</w:t>
      </w:r>
    </w:p>
    <w:p w14:paraId="0E712DCC" w14:textId="77777777" w:rsidR="00025775" w:rsidRPr="00EA4921" w:rsidRDefault="00025775" w:rsidP="00025775">
      <w:pPr>
        <w:pStyle w:val="Akapitzlist"/>
        <w:numPr>
          <w:ilvl w:val="0"/>
          <w:numId w:val="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W zakres projektowanych prac wchodzą:</w:t>
      </w:r>
    </w:p>
    <w:p w14:paraId="26F69FF0" w14:textId="77777777" w:rsidR="00025775" w:rsidRPr="00EA4921" w:rsidRDefault="00025775" w:rsidP="00025775">
      <w:pPr>
        <w:pStyle w:val="Akapitzlist"/>
        <w:numPr>
          <w:ilvl w:val="1"/>
          <w:numId w:val="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montaż przetworników ciśnienia i czujników temperatury, presostatów,</w:t>
      </w:r>
    </w:p>
    <w:p w14:paraId="5E626FD6" w14:textId="72FE680E" w:rsidR="00025775" w:rsidRPr="00EA4921" w:rsidRDefault="00025775" w:rsidP="00025775">
      <w:pPr>
        <w:pStyle w:val="Akapitzlist"/>
        <w:numPr>
          <w:ilvl w:val="1"/>
          <w:numId w:val="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zamocowanie szafy sterującej</w:t>
      </w:r>
      <w:r w:rsidR="007205C6" w:rsidRPr="00EA4921">
        <w:rPr>
          <w:rFonts w:cstheme="minorHAnsi"/>
        </w:rPr>
        <w:t xml:space="preserve"> </w:t>
      </w:r>
      <w:proofErr w:type="spellStart"/>
      <w:r w:rsidR="007205C6" w:rsidRPr="00EA4921">
        <w:rPr>
          <w:rFonts w:cstheme="minorHAnsi"/>
        </w:rPr>
        <w:t>SPo</w:t>
      </w:r>
      <w:proofErr w:type="spellEnd"/>
      <w:r w:rsidR="007205C6" w:rsidRPr="00EA4921">
        <w:rPr>
          <w:rFonts w:cstheme="minorHAnsi"/>
        </w:rPr>
        <w:t xml:space="preserve"> i szafy SPA</w:t>
      </w:r>
      <w:r w:rsidRPr="00EA4921">
        <w:rPr>
          <w:rFonts w:cstheme="minorHAnsi"/>
        </w:rPr>
        <w:t>,</w:t>
      </w:r>
    </w:p>
    <w:p w14:paraId="016940AF" w14:textId="77777777" w:rsidR="00025775" w:rsidRPr="00EA4921" w:rsidRDefault="00025775" w:rsidP="00025775">
      <w:pPr>
        <w:pStyle w:val="Akapitzlist"/>
        <w:numPr>
          <w:ilvl w:val="1"/>
          <w:numId w:val="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ułożenie drabinek i rurek do ułożenia kabli,</w:t>
      </w:r>
    </w:p>
    <w:p w14:paraId="0F77EE13" w14:textId="14317CD0" w:rsidR="007107E8" w:rsidRPr="00EA4921" w:rsidRDefault="00025775" w:rsidP="007107E8">
      <w:pPr>
        <w:pStyle w:val="Akapitzlist"/>
        <w:numPr>
          <w:ilvl w:val="1"/>
          <w:numId w:val="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ułożenie tras kablowych pomiędzy szafami a urządzeniami na obiekcie zgodnie z albumem tras kablowych</w:t>
      </w:r>
      <w:r w:rsidR="00BB013C" w:rsidRPr="00EA4921">
        <w:rPr>
          <w:rFonts w:cstheme="minorHAnsi"/>
        </w:rPr>
        <w:t>,</w:t>
      </w:r>
    </w:p>
    <w:p w14:paraId="4E8945CD" w14:textId="77777777" w:rsidR="00025775" w:rsidRPr="00EA4921" w:rsidRDefault="00025775" w:rsidP="00025775">
      <w:pPr>
        <w:pStyle w:val="Akapitzlist"/>
        <w:numPr>
          <w:ilvl w:val="0"/>
          <w:numId w:val="2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Prowadzenie ciągów kablowych w drabinkach kablowych podwójnie ocynkowanych i w rurkach PVC-twardych oraz w wężach </w:t>
      </w:r>
      <w:proofErr w:type="spellStart"/>
      <w:r w:rsidRPr="00EA4921">
        <w:rPr>
          <w:rFonts w:cstheme="minorHAnsi"/>
        </w:rPr>
        <w:t>Peszla</w:t>
      </w:r>
      <w:proofErr w:type="spellEnd"/>
      <w:r w:rsidRPr="00EA4921">
        <w:rPr>
          <w:rFonts w:cstheme="minorHAnsi"/>
        </w:rPr>
        <w:t>. Kable zasilające 400/230V i kable pomiarowe prowadzić w oddzielnych korytach.</w:t>
      </w:r>
    </w:p>
    <w:p w14:paraId="0347ADA8" w14:textId="47954E36" w:rsidR="00025775" w:rsidRPr="00EA4921" w:rsidRDefault="00025775" w:rsidP="003E714D">
      <w:pPr>
        <w:pStyle w:val="Akapitzlist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Rozmieszczenie szaf zasilających i sterowniczych oraz prowadzenie ciągów kablowych przedstawiono</w:t>
      </w:r>
      <w:r w:rsidR="003E714D" w:rsidRPr="00EA4921">
        <w:rPr>
          <w:rFonts w:cstheme="minorHAnsi"/>
        </w:rPr>
        <w:br/>
      </w:r>
      <w:r w:rsidRPr="00EA4921">
        <w:rPr>
          <w:rFonts w:cstheme="minorHAnsi"/>
        </w:rPr>
        <w:t xml:space="preserve">na planach tras kablowych </w:t>
      </w:r>
      <w:r w:rsidR="003E714D" w:rsidRPr="00EA4921">
        <w:rPr>
          <w:rFonts w:cstheme="minorHAnsi"/>
        </w:rPr>
        <w:t>oraz na rysunku p.n. „Lokalizacja podstawowych urządzeń”</w:t>
      </w:r>
      <w:r w:rsidRPr="00EA4921">
        <w:rPr>
          <w:rFonts w:cstheme="minorHAnsi"/>
        </w:rPr>
        <w:t>.</w:t>
      </w:r>
    </w:p>
    <w:p w14:paraId="6FDDB3E3" w14:textId="77777777" w:rsidR="00025775" w:rsidRPr="00EA4921" w:rsidRDefault="00025775" w:rsidP="003E714D">
      <w:pPr>
        <w:pStyle w:val="Akapitzlist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Typy kabli oraz oznaczenia tras zebrano w albumie tras kablowych.</w:t>
      </w:r>
    </w:p>
    <w:p w14:paraId="274AEB9A" w14:textId="77777777" w:rsidR="00025775" w:rsidRPr="00EA4921" w:rsidRDefault="00025775" w:rsidP="003E714D">
      <w:pPr>
        <w:pStyle w:val="Akapitzlist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Wykaz aparatury i materiałów montażowych i instalacyjnych podano w specyfikacji zbiorczej.</w:t>
      </w:r>
    </w:p>
    <w:p w14:paraId="003D3F27" w14:textId="77777777" w:rsidR="00025775" w:rsidRPr="00EA4921" w:rsidRDefault="00025775" w:rsidP="003E714D">
      <w:pPr>
        <w:pStyle w:val="Akapitzlist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Montaż wykonać zgodnie z Polskimi Normami i aktualnie obowiązującymi przepisami.</w:t>
      </w:r>
    </w:p>
    <w:p w14:paraId="48AC643A" w14:textId="77777777" w:rsidR="00025775" w:rsidRPr="00EA4921" w:rsidRDefault="00025775" w:rsidP="003E714D">
      <w:pPr>
        <w:pStyle w:val="Akapitzlist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Podane długości poszczególnych tras kablowych należy traktować jako orientacyjne i nie mogą być one podstawą do cięcia kabli i przewodów na odcinki.</w:t>
      </w:r>
    </w:p>
    <w:p w14:paraId="188DF398" w14:textId="77777777" w:rsidR="00025775" w:rsidRPr="00EA4921" w:rsidRDefault="00025775" w:rsidP="003E714D">
      <w:pPr>
        <w:pStyle w:val="Akapitzlist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Podłączyć wszystkie metalowe masy urządzeń P i A do instalacji połączeń wyrównawczych.</w:t>
      </w:r>
    </w:p>
    <w:p w14:paraId="46F1DB1E" w14:textId="77777777" w:rsidR="00424B7C" w:rsidRPr="00EA4921" w:rsidRDefault="00424B7C" w:rsidP="003E714D">
      <w:pPr>
        <w:pStyle w:val="Tekstpodstawowy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Wykaz aparatury i materiałów montażowych i instalacyjnych podano w specyfikacji zbiorczej.</w:t>
      </w:r>
    </w:p>
    <w:p w14:paraId="476FF2C1" w14:textId="77777777" w:rsidR="00424B7C" w:rsidRPr="00EA4921" w:rsidRDefault="00424B7C" w:rsidP="003E714D">
      <w:pPr>
        <w:pStyle w:val="Tekstpodstawowy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Dokumentacja nie obejmuje doboru zaworów, klap i innych urządzeń technologicznych.</w:t>
      </w:r>
    </w:p>
    <w:p w14:paraId="2CC0B353" w14:textId="77777777" w:rsidR="00424B7C" w:rsidRPr="00EA4921" w:rsidRDefault="00424B7C" w:rsidP="003E714D">
      <w:pPr>
        <w:pStyle w:val="Tekstpodstawowy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Montaż wykonać zgodnie z Polskimi Normami i aktualnie obowiązującymi przepisami.</w:t>
      </w:r>
    </w:p>
    <w:p w14:paraId="77AC4F7D" w14:textId="77777777" w:rsidR="00424B7C" w:rsidRPr="00EA4921" w:rsidRDefault="00424B7C" w:rsidP="003E714D">
      <w:pPr>
        <w:pStyle w:val="Akapitzlist"/>
        <w:numPr>
          <w:ilvl w:val="0"/>
          <w:numId w:val="2"/>
        </w:numPr>
        <w:spacing w:after="0" w:line="360" w:lineRule="auto"/>
        <w:ind w:left="357"/>
        <w:rPr>
          <w:rFonts w:cstheme="minorHAnsi"/>
        </w:rPr>
      </w:pPr>
      <w:r w:rsidRPr="00EA4921">
        <w:rPr>
          <w:rFonts w:cstheme="minorHAnsi"/>
        </w:rPr>
        <w:t>Podłączyć wszystkie metalowe masy urządzeń P i A do instalacji połączeń wyrównawczych.</w:t>
      </w:r>
    </w:p>
    <w:p w14:paraId="28727489" w14:textId="77777777" w:rsidR="00424B7C" w:rsidRPr="00EA4921" w:rsidRDefault="00424B7C" w:rsidP="003E714D">
      <w:pPr>
        <w:pStyle w:val="Akapitzlist"/>
        <w:numPr>
          <w:ilvl w:val="0"/>
          <w:numId w:val="2"/>
        </w:numPr>
        <w:spacing w:after="0" w:line="360" w:lineRule="auto"/>
        <w:ind w:left="357"/>
      </w:pPr>
      <w:r w:rsidRPr="00EA4921">
        <w:rPr>
          <w:rFonts w:cstheme="minorHAnsi"/>
        </w:rPr>
        <w:t>Po wykonaniu instalacji sprawdzić działanie systemu ochrony przeciwporażeniowej.</w:t>
      </w:r>
    </w:p>
    <w:p w14:paraId="36E45675" w14:textId="77777777" w:rsidR="000B5FC5" w:rsidRPr="00EA4921" w:rsidRDefault="000B5FC5">
      <w:pPr>
        <w:rPr>
          <w:rFonts w:asciiTheme="majorHAnsi" w:eastAsiaTheme="majorEastAsia" w:hAnsiTheme="majorHAnsi" w:cstheme="majorBidi"/>
          <w:b/>
          <w:sz w:val="32"/>
          <w:szCs w:val="32"/>
        </w:rPr>
      </w:pPr>
      <w:r w:rsidRPr="00EA4921">
        <w:br w:type="page"/>
      </w:r>
    </w:p>
    <w:p w14:paraId="42B978F0" w14:textId="03C43EE9" w:rsidR="00F762E6" w:rsidRPr="00EA4921" w:rsidRDefault="00A976F8" w:rsidP="00577488">
      <w:pPr>
        <w:pStyle w:val="Nagwek1"/>
        <w:rPr>
          <w:color w:val="auto"/>
        </w:rPr>
      </w:pPr>
      <w:bookmarkStart w:id="16" w:name="_Toc169617405"/>
      <w:r w:rsidRPr="00EA4921">
        <w:rPr>
          <w:color w:val="auto"/>
        </w:rPr>
        <w:lastRenderedPageBreak/>
        <w:t>Wytyczne dla współpracujących branż</w:t>
      </w:r>
      <w:bookmarkEnd w:id="16"/>
    </w:p>
    <w:p w14:paraId="6FB57D7F" w14:textId="77777777" w:rsidR="004E6C4C" w:rsidRPr="00EA4921" w:rsidRDefault="00F762E6" w:rsidP="00476229">
      <w:pPr>
        <w:pStyle w:val="Akapitzlist"/>
        <w:numPr>
          <w:ilvl w:val="0"/>
          <w:numId w:val="16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Na instalacji technologicznej pompowni należy wspawać króćce dla aparatury pomiarowej</w:t>
      </w:r>
    </w:p>
    <w:p w14:paraId="7E353561" w14:textId="41D43F4A" w:rsidR="00F762E6" w:rsidRPr="00EA4921" w:rsidRDefault="004E6C4C" w:rsidP="004E6C4C">
      <w:pPr>
        <w:pStyle w:val="Akapitzlist"/>
        <w:numPr>
          <w:ilvl w:val="1"/>
          <w:numId w:val="16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Króćce pomiarowe wyposażone w pochwy termometryczne do montażu czujników temperatury,</w:t>
      </w:r>
    </w:p>
    <w:p w14:paraId="64248C0F" w14:textId="74741AAF" w:rsidR="004E6C4C" w:rsidRPr="00EA4921" w:rsidRDefault="004E6C4C" w:rsidP="004E6C4C">
      <w:pPr>
        <w:pStyle w:val="Akapitzlist"/>
        <w:numPr>
          <w:ilvl w:val="1"/>
          <w:numId w:val="16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Króćce pomiarowe do montażu czujników </w:t>
      </w:r>
      <w:r w:rsidR="00AD0CBD" w:rsidRPr="00EA4921">
        <w:rPr>
          <w:rFonts w:cstheme="minorHAnsi"/>
        </w:rPr>
        <w:t>ciśnienia wyposażone w serwisowe zawory odcinające.</w:t>
      </w:r>
    </w:p>
    <w:p w14:paraId="627DB86F" w14:textId="0CE12E45" w:rsidR="00F762E6" w:rsidRPr="00EA4921" w:rsidRDefault="007C3FEE" w:rsidP="004E6C4C">
      <w:pPr>
        <w:pStyle w:val="Akapitzlist"/>
        <w:numPr>
          <w:ilvl w:val="0"/>
          <w:numId w:val="16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Powyższe p</w:t>
      </w:r>
      <w:r w:rsidR="00F762E6" w:rsidRPr="00EA4921">
        <w:rPr>
          <w:rFonts w:cstheme="minorHAnsi"/>
        </w:rPr>
        <w:t xml:space="preserve">race te należy powierzyć wyspecjalizowanej firmie, która zrealizuje </w:t>
      </w:r>
      <w:r w:rsidR="00AD0CBD" w:rsidRPr="00EA4921">
        <w:rPr>
          <w:rFonts w:cstheme="minorHAnsi"/>
        </w:rPr>
        <w:t>je</w:t>
      </w:r>
      <w:r w:rsidR="00F762E6" w:rsidRPr="00EA4921">
        <w:rPr>
          <w:rFonts w:cstheme="minorHAnsi"/>
        </w:rPr>
        <w:t xml:space="preserve"> zgodnie</w:t>
      </w:r>
      <w:r w:rsidR="004E6C4C" w:rsidRPr="00EA4921">
        <w:rPr>
          <w:rFonts w:cstheme="minorHAnsi"/>
        </w:rPr>
        <w:t xml:space="preserve"> </w:t>
      </w:r>
      <w:r w:rsidR="00F762E6" w:rsidRPr="00EA4921">
        <w:rPr>
          <w:rFonts w:cstheme="minorHAnsi"/>
        </w:rPr>
        <w:t>z wymaganiami producentów.</w:t>
      </w:r>
    </w:p>
    <w:p w14:paraId="343203EA" w14:textId="70D5A9EE" w:rsidR="00F762E6" w:rsidRPr="00EA4921" w:rsidRDefault="00F762E6" w:rsidP="00577488">
      <w:pPr>
        <w:pStyle w:val="Nagwek1"/>
        <w:rPr>
          <w:color w:val="auto"/>
        </w:rPr>
      </w:pPr>
      <w:bookmarkStart w:id="17" w:name="_Toc169617406"/>
      <w:r w:rsidRPr="00EA4921">
        <w:rPr>
          <w:color w:val="auto"/>
        </w:rPr>
        <w:t>Warunki i wytyczne BHP</w:t>
      </w:r>
      <w:bookmarkEnd w:id="17"/>
    </w:p>
    <w:p w14:paraId="7DCCF209" w14:textId="40CED6EA" w:rsidR="00F762E6" w:rsidRPr="00EA4921" w:rsidRDefault="00F762E6" w:rsidP="00140072">
      <w:pPr>
        <w:pStyle w:val="Akapitzlist"/>
        <w:numPr>
          <w:ilvl w:val="0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Jako ochronę ludzi przed porażeniem prądem elektrycznym zastosowano szybkie wyłączenie zasilania uszkodzonych obwodów.</w:t>
      </w:r>
    </w:p>
    <w:p w14:paraId="47C606E4" w14:textId="2F7F44EB" w:rsidR="00F762E6" w:rsidRPr="00EA4921" w:rsidRDefault="00F762E6" w:rsidP="00751BAC">
      <w:pPr>
        <w:pStyle w:val="Akapitzlist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Ochrona realizowana jest przez urządzenia ochronne przetężeniowe (wyłączniki nadprądowe), urządzenia ochronne różnicowo-prądowe (wyłączniki różnicowo-prądowe z członami nadprądowymi w obwodach zasilania gniazd</w:t>
      </w:r>
      <w:r w:rsidR="00751BAC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wtykowych 230VAC).</w:t>
      </w:r>
    </w:p>
    <w:p w14:paraId="130331EC" w14:textId="77777777" w:rsidR="00F762E6" w:rsidRPr="00EA4921" w:rsidRDefault="00F762E6" w:rsidP="00F93691">
      <w:pPr>
        <w:pStyle w:val="Akapitzlist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Przyjęto dla zabezpieczanych obwodów czas wyłączenia ≤ 0,4 sek.</w:t>
      </w:r>
    </w:p>
    <w:p w14:paraId="7C9EDD15" w14:textId="77777777" w:rsidR="00F762E6" w:rsidRPr="00EA4921" w:rsidRDefault="00F762E6" w:rsidP="00F93691">
      <w:pPr>
        <w:pStyle w:val="Akapitzlist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Wyłączniki różnicowo-prądowe - znamionowy prąd wyzwolenia </w:t>
      </w:r>
      <w:r w:rsidRPr="00EA4921">
        <w:sym w:font="Symbol" w:char="F044"/>
      </w:r>
      <w:r w:rsidRPr="00EA4921">
        <w:rPr>
          <w:rFonts w:cstheme="minorHAnsi"/>
        </w:rPr>
        <w:t>I=30mA.</w:t>
      </w:r>
    </w:p>
    <w:p w14:paraId="7594713A" w14:textId="130626DF" w:rsidR="00F762E6" w:rsidRPr="00EA4921" w:rsidRDefault="00F762E6" w:rsidP="00140072">
      <w:pPr>
        <w:pStyle w:val="Akapitzlist"/>
        <w:numPr>
          <w:ilvl w:val="0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Układ zasilania w przepompowni - TN-S.</w:t>
      </w:r>
    </w:p>
    <w:p w14:paraId="5AC8AEFC" w14:textId="77777777" w:rsidR="00F762E6" w:rsidRPr="00EA4921" w:rsidRDefault="00F762E6" w:rsidP="00F93691">
      <w:pPr>
        <w:pStyle w:val="Akapitzlist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Obwody odbiorcze 1-fazowe – kable 3 - żyłowe.</w:t>
      </w:r>
    </w:p>
    <w:p w14:paraId="5FEDEF8F" w14:textId="77777777" w:rsidR="00F762E6" w:rsidRPr="00EA4921" w:rsidRDefault="00F762E6" w:rsidP="00F93691">
      <w:pPr>
        <w:pStyle w:val="Akapitzlist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Obwody odbiorcze 3-fazowe – kable 5 - żyłowe.</w:t>
      </w:r>
    </w:p>
    <w:p w14:paraId="460C1E03" w14:textId="77777777" w:rsidR="00F762E6" w:rsidRPr="00EA4921" w:rsidRDefault="00F762E6" w:rsidP="00F93691">
      <w:pPr>
        <w:pStyle w:val="Akapitzlist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Kolor izolacji przewodu neutralnego N - niebieski.</w:t>
      </w:r>
    </w:p>
    <w:p w14:paraId="59E8237E" w14:textId="77777777" w:rsidR="00F762E6" w:rsidRPr="00EA4921" w:rsidRDefault="00F762E6" w:rsidP="00F93691">
      <w:pPr>
        <w:pStyle w:val="Akapitzlist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Kolor izolacji przewodu ochronnego uziemionego PE - żółto-zielony.</w:t>
      </w:r>
    </w:p>
    <w:p w14:paraId="39A680C6" w14:textId="6E0DED29" w:rsidR="00F762E6" w:rsidRPr="00EA4921" w:rsidRDefault="00F762E6" w:rsidP="00140072">
      <w:pPr>
        <w:pStyle w:val="Tekstpodstawowy"/>
        <w:numPr>
          <w:ilvl w:val="0"/>
          <w:numId w:val="27"/>
        </w:numPr>
        <w:spacing w:after="0" w:line="360" w:lineRule="auto"/>
        <w:rPr>
          <w:rFonts w:cstheme="minorHAnsi"/>
          <w:bCs/>
        </w:rPr>
      </w:pPr>
      <w:r w:rsidRPr="00EA4921">
        <w:rPr>
          <w:rFonts w:cstheme="minorHAnsi"/>
          <w:bCs/>
        </w:rPr>
        <w:t>Przewidziano ochronę przeciwprzepięciową za pomocą urządzeń f-my EATON.</w:t>
      </w:r>
    </w:p>
    <w:p w14:paraId="43A70A44" w14:textId="402DABD5" w:rsidR="00F762E6" w:rsidRPr="00EA4921" w:rsidRDefault="00F762E6" w:rsidP="00F93691">
      <w:pPr>
        <w:pStyle w:val="Tekstpodstawowy"/>
        <w:numPr>
          <w:ilvl w:val="1"/>
          <w:numId w:val="27"/>
        </w:numPr>
        <w:spacing w:after="0" w:line="360" w:lineRule="auto"/>
        <w:rPr>
          <w:rFonts w:cstheme="minorHAnsi"/>
          <w:bCs/>
        </w:rPr>
      </w:pPr>
      <w:r w:rsidRPr="00EA4921">
        <w:rPr>
          <w:rFonts w:cstheme="minorHAnsi"/>
          <w:bCs/>
        </w:rPr>
        <w:t>Ochrona realizowana jest przez zabudowanie w szaf</w:t>
      </w:r>
      <w:r w:rsidR="00CE62C4" w:rsidRPr="00EA4921">
        <w:rPr>
          <w:rFonts w:cstheme="minorHAnsi"/>
          <w:bCs/>
        </w:rPr>
        <w:t xml:space="preserve">ach </w:t>
      </w:r>
      <w:proofErr w:type="spellStart"/>
      <w:r w:rsidRPr="00EA4921">
        <w:rPr>
          <w:rFonts w:cstheme="minorHAnsi"/>
          <w:bCs/>
        </w:rPr>
        <w:t>SP</w:t>
      </w:r>
      <w:r w:rsidR="00CE62C4" w:rsidRPr="00EA4921">
        <w:rPr>
          <w:rFonts w:cstheme="minorHAnsi"/>
          <w:bCs/>
        </w:rPr>
        <w:t>o</w:t>
      </w:r>
      <w:proofErr w:type="spellEnd"/>
      <w:r w:rsidRPr="00EA4921">
        <w:rPr>
          <w:rFonts w:cstheme="minorHAnsi"/>
          <w:bCs/>
        </w:rPr>
        <w:t xml:space="preserve"> </w:t>
      </w:r>
      <w:r w:rsidR="00CE62C4" w:rsidRPr="00EA4921">
        <w:rPr>
          <w:rFonts w:cstheme="minorHAnsi"/>
          <w:bCs/>
        </w:rPr>
        <w:t xml:space="preserve">i SPA </w:t>
      </w:r>
      <w:r w:rsidRPr="00EA4921">
        <w:rPr>
          <w:rFonts w:cstheme="minorHAnsi"/>
          <w:bCs/>
        </w:rPr>
        <w:t>ogranicznik</w:t>
      </w:r>
      <w:r w:rsidR="00CE62C4" w:rsidRPr="00EA4921">
        <w:rPr>
          <w:rFonts w:cstheme="minorHAnsi"/>
          <w:bCs/>
        </w:rPr>
        <w:t>ów</w:t>
      </w:r>
      <w:r w:rsidRPr="00EA4921">
        <w:rPr>
          <w:rFonts w:cstheme="minorHAnsi"/>
          <w:bCs/>
        </w:rPr>
        <w:t xml:space="preserve"> przepięć.</w:t>
      </w:r>
    </w:p>
    <w:p w14:paraId="7A41A07A" w14:textId="77777777" w:rsidR="00F762E6" w:rsidRPr="00EA4921" w:rsidRDefault="00F762E6" w:rsidP="00F93691">
      <w:pPr>
        <w:pStyle w:val="Tekstpodstawowy"/>
        <w:numPr>
          <w:ilvl w:val="1"/>
          <w:numId w:val="27"/>
        </w:numPr>
        <w:spacing w:after="0" w:line="360" w:lineRule="auto"/>
        <w:rPr>
          <w:rFonts w:cstheme="minorHAnsi"/>
          <w:bCs/>
        </w:rPr>
      </w:pPr>
      <w:r w:rsidRPr="00EA4921">
        <w:rPr>
          <w:rFonts w:cstheme="minorHAnsi"/>
          <w:bCs/>
        </w:rPr>
        <w:t>Całość prac związanych z ochroną przeciwprzepięciową wykonać zgodnie z normą</w:t>
      </w:r>
    </w:p>
    <w:p w14:paraId="42B656FD" w14:textId="77777777" w:rsidR="00F762E6" w:rsidRPr="00EA4921" w:rsidRDefault="00F762E6" w:rsidP="00F93691">
      <w:pPr>
        <w:pStyle w:val="Tekstpodstawowy"/>
        <w:numPr>
          <w:ilvl w:val="1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  <w:bCs/>
        </w:rPr>
        <w:t>PN-IEC 60 364-4-4-43.</w:t>
      </w:r>
    </w:p>
    <w:p w14:paraId="2FD7A18B" w14:textId="275027EB" w:rsidR="00F762E6" w:rsidRPr="00EA4921" w:rsidRDefault="00F762E6" w:rsidP="00140072">
      <w:pPr>
        <w:pStyle w:val="Tekstpodstawowywcity"/>
        <w:numPr>
          <w:ilvl w:val="0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Prace przy układach pomiarów i automatyki powinny być organizowane i wykonane taki sposób,</w:t>
      </w:r>
      <w:r w:rsidR="003E714D" w:rsidRPr="00EA4921">
        <w:rPr>
          <w:rFonts w:cstheme="minorHAnsi"/>
        </w:rPr>
        <w:br/>
      </w:r>
      <w:r w:rsidRPr="00EA4921">
        <w:rPr>
          <w:rFonts w:cstheme="minorHAnsi"/>
        </w:rPr>
        <w:t>by zapewnić bezpieczeństwo pracowników i sprawność urządzeń pomiarowych</w:t>
      </w:r>
      <w:r w:rsidR="003E714D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>i automatyki.</w:t>
      </w:r>
    </w:p>
    <w:p w14:paraId="7E5D10A8" w14:textId="49183D1C" w:rsidR="00F762E6" w:rsidRPr="00EA4921" w:rsidRDefault="00F762E6" w:rsidP="00140072">
      <w:pPr>
        <w:pStyle w:val="Akapitzlist"/>
        <w:numPr>
          <w:ilvl w:val="0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Osoby zatrudnione przy eksploatacji oraz pracach konserwacyjno-remontowych powinny być przeszkolone w dziedzinie eksploatacji i konserwacji urządzeń elektrycznych do 1 kV oraz znać szczegółowo niniejszy projekt oraz DTR zamontowanych urządzeń.</w:t>
      </w:r>
    </w:p>
    <w:p w14:paraId="7F38D078" w14:textId="41ED33BD" w:rsidR="00F762E6" w:rsidRPr="00EA4921" w:rsidRDefault="00F762E6" w:rsidP="00140072">
      <w:pPr>
        <w:pStyle w:val="Akapitzlist"/>
        <w:numPr>
          <w:ilvl w:val="0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 xml:space="preserve">Prace konserwacyjne i naprawy urządzeń </w:t>
      </w:r>
      <w:r w:rsidR="00BA5F52" w:rsidRPr="00EA4921">
        <w:rPr>
          <w:rFonts w:cstheme="minorHAnsi"/>
        </w:rPr>
        <w:t>AKPiA</w:t>
      </w:r>
      <w:r w:rsidRPr="00EA4921">
        <w:rPr>
          <w:rFonts w:cstheme="minorHAnsi"/>
        </w:rPr>
        <w:t xml:space="preserve"> można wykonywać dopiero po: odcięciu dopływu czynników energetycznych do tej aparatury, odłączeniu napięcia zasilającego.</w:t>
      </w:r>
    </w:p>
    <w:p w14:paraId="11759E7B" w14:textId="2421161B" w:rsidR="00F762E6" w:rsidRPr="00EA4921" w:rsidRDefault="00F762E6" w:rsidP="005C4D06">
      <w:pPr>
        <w:pStyle w:val="Akapitzlist"/>
        <w:numPr>
          <w:ilvl w:val="0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Urządzenia technologiczne, które znajdują się w pobliżu, a których ruch zagraża bezpieczeństwu wykonywania prac przy: montażu, rozruchu, konserwacji, naprawie lub remoncie urządzeń i instalacji pomiarów i automatyki - należy wyłączyć z ruchu.</w:t>
      </w:r>
      <w:r w:rsidR="005C4D06" w:rsidRPr="00EA4921">
        <w:rPr>
          <w:rFonts w:cstheme="minorHAnsi"/>
        </w:rPr>
        <w:t xml:space="preserve"> </w:t>
      </w:r>
      <w:r w:rsidRPr="00EA4921">
        <w:rPr>
          <w:rFonts w:cstheme="minorHAnsi"/>
        </w:rPr>
        <w:t xml:space="preserve">W przypadku niemożliwości wyłączenia z ruchu w/w </w:t>
      </w:r>
      <w:r w:rsidRPr="00EA4921">
        <w:rPr>
          <w:rFonts w:cstheme="minorHAnsi"/>
        </w:rPr>
        <w:lastRenderedPageBreak/>
        <w:t>urządzeń technologicznych należy zastosować inne środki zabezpieczające, które muszą całkowicie zabezpieczyć zdrowie i życie ludzkie.</w:t>
      </w:r>
    </w:p>
    <w:p w14:paraId="684D9113" w14:textId="02C65B18" w:rsidR="00F762E6" w:rsidRPr="00EA4921" w:rsidRDefault="00F762E6" w:rsidP="00140072">
      <w:pPr>
        <w:pStyle w:val="Akapitzlist"/>
        <w:numPr>
          <w:ilvl w:val="0"/>
          <w:numId w:val="27"/>
        </w:numPr>
        <w:spacing w:after="0" w:line="360" w:lineRule="auto"/>
        <w:rPr>
          <w:rFonts w:cstheme="minorHAnsi"/>
        </w:rPr>
      </w:pPr>
      <w:r w:rsidRPr="00EA4921">
        <w:rPr>
          <w:rFonts w:cstheme="minorHAnsi"/>
        </w:rPr>
        <w:t>Po wykonaniu instalacji elektrycznych związanych z układem AKPiA przepompowni wykonać wymagane przepisami pomiary (ciągłość żył, pomiar rezystancji izolacji, pomiar skuteczności działania ochrony przeciwporażeniowej).</w:t>
      </w:r>
    </w:p>
    <w:p w14:paraId="36823D85" w14:textId="02C36F2E" w:rsidR="00F762E6" w:rsidRPr="00EA4921" w:rsidRDefault="00F762E6" w:rsidP="00BA5F52">
      <w:pPr>
        <w:spacing w:after="0" w:line="360" w:lineRule="auto"/>
        <w:rPr>
          <w:rFonts w:cstheme="minorHAnsi"/>
        </w:rPr>
      </w:pPr>
      <w:r w:rsidRPr="00EA4921">
        <w:rPr>
          <w:rFonts w:cstheme="minorHAnsi"/>
          <w:b/>
        </w:rPr>
        <w:br w:type="page"/>
      </w:r>
    </w:p>
    <w:p w14:paraId="231C7935" w14:textId="293C7542" w:rsidR="00D57829" w:rsidRPr="00EA4921" w:rsidRDefault="00A976F8" w:rsidP="00577488">
      <w:pPr>
        <w:pStyle w:val="Nagwek1"/>
        <w:rPr>
          <w:color w:val="auto"/>
        </w:rPr>
      </w:pPr>
      <w:bookmarkStart w:id="18" w:name="_Toc169617407"/>
      <w:r w:rsidRPr="00EA4921">
        <w:rPr>
          <w:color w:val="auto"/>
        </w:rPr>
        <w:lastRenderedPageBreak/>
        <w:t>Album tras kablowych</w:t>
      </w:r>
      <w:bookmarkEnd w:id="18"/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15357B3C" w14:textId="77777777" w:rsidTr="00EB4E62">
        <w:trPr>
          <w:cantSplit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34C3F9CC" w14:textId="12AE59B6" w:rsidR="001A57EB" w:rsidRPr="00EA4921" w:rsidRDefault="001A57EB" w:rsidP="005F51AF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Nr</w:t>
            </w:r>
            <w:r w:rsidRPr="00EA4921">
              <w:rPr>
                <w:rFonts w:cstheme="minorHAnsi"/>
              </w:rPr>
              <w:br/>
              <w:t>trasy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5D52E657" w14:textId="2B8E267C" w:rsidR="001A57EB" w:rsidRPr="00EA4921" w:rsidRDefault="001A57EB" w:rsidP="005F51AF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Typ kabla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155ACB" w14:textId="615AD6F6" w:rsidR="001A57EB" w:rsidRPr="00EA4921" w:rsidRDefault="001A57EB" w:rsidP="00425486">
            <w:pPr>
              <w:spacing w:after="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4"/>
                <w:szCs w:val="4"/>
              </w:rPr>
              <w:br/>
            </w:r>
            <w:r w:rsidRPr="00EA4921">
              <w:rPr>
                <w:rFonts w:cstheme="minorHAnsi"/>
              </w:rPr>
              <w:t>Przebieg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224906F3" w14:textId="08507BE9" w:rsidR="003C6A1D" w:rsidRPr="00EA4921" w:rsidRDefault="001A57EB" w:rsidP="0042548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Długość</w:t>
            </w:r>
            <w:r w:rsidR="00425486" w:rsidRPr="00EA4921">
              <w:rPr>
                <w:rFonts w:cstheme="minorHAnsi"/>
              </w:rPr>
              <w:br/>
            </w:r>
            <w:r w:rsidR="003C6A1D" w:rsidRPr="00EA4921">
              <w:rPr>
                <w:rFonts w:cstheme="minorHAnsi"/>
              </w:rPr>
              <w:t xml:space="preserve">[ </w:t>
            </w:r>
            <w:proofErr w:type="spellStart"/>
            <w:r w:rsidR="003C6A1D" w:rsidRPr="00EA4921">
              <w:rPr>
                <w:rFonts w:cstheme="minorHAnsi"/>
              </w:rPr>
              <w:t>mb</w:t>
            </w:r>
            <w:proofErr w:type="spellEnd"/>
            <w:r w:rsidR="003C6A1D" w:rsidRPr="00EA4921">
              <w:rPr>
                <w:rFonts w:cstheme="minorHAnsi"/>
              </w:rPr>
              <w:t xml:space="preserve"> ]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669C4CA6" w14:textId="5BE64266" w:rsidR="001A57EB" w:rsidRPr="00EA4921" w:rsidRDefault="001A57EB" w:rsidP="001A57EB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Uwagi</w:t>
            </w:r>
          </w:p>
        </w:tc>
      </w:tr>
      <w:tr w:rsidR="001A57EB" w:rsidRPr="00EA4921" w14:paraId="63B2C0F8" w14:textId="77777777" w:rsidTr="00EB4E62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6302ED" w14:textId="52C20126" w:rsidR="001A57EB" w:rsidRPr="00EA4921" w:rsidRDefault="001A57EB" w:rsidP="00BD506A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62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41DC8" w14:textId="0B1C2B9E" w:rsidR="001A57EB" w:rsidRPr="00EA4921" w:rsidRDefault="001A57EB" w:rsidP="00BD506A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759C7" w14:textId="664AA6CB" w:rsidR="001A57EB" w:rsidRPr="00EA4921" w:rsidRDefault="001A57EB" w:rsidP="005F51AF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od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2BCBC8" w14:textId="05011FF2" w:rsidR="001A57EB" w:rsidRPr="00EA4921" w:rsidRDefault="001A57EB" w:rsidP="005F51AF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do</w:t>
            </w:r>
          </w:p>
        </w:tc>
        <w:tc>
          <w:tcPr>
            <w:tcW w:w="9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35A31A" w14:textId="17D7A853" w:rsidR="001A57EB" w:rsidRPr="00EA4921" w:rsidRDefault="001A57EB" w:rsidP="00BD506A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BF086B" w14:textId="77777777" w:rsidR="001A57EB" w:rsidRPr="00EA4921" w:rsidRDefault="001A57EB" w:rsidP="00BD506A">
            <w:pPr>
              <w:spacing w:line="240" w:lineRule="auto"/>
              <w:rPr>
                <w:rFonts w:cstheme="minorHAnsi"/>
              </w:rPr>
            </w:pPr>
          </w:p>
        </w:tc>
      </w:tr>
    </w:tbl>
    <w:p w14:paraId="27C15D76" w14:textId="233C6EB1" w:rsidR="001A57EB" w:rsidRPr="00EA4921" w:rsidRDefault="001A57EB" w:rsidP="001A57EB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0F2FE80A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F176EA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 E1…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6BC40C" w14:textId="6F19C54E" w:rsidR="00FA5949" w:rsidRPr="00EA4921" w:rsidRDefault="00FA5949" w:rsidP="00585A6D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4 x YKY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1x240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4D06C8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Rozdz. główna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09FB66" w14:textId="77777777" w:rsidR="00FA5949" w:rsidRPr="00EA4921" w:rsidRDefault="00FA5949" w:rsidP="00A23C58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SK 11/11</w:t>
            </w:r>
            <w:r w:rsidRPr="00EA4921">
              <w:rPr>
                <w:rFonts w:cstheme="minorHAnsi"/>
              </w:rPr>
              <w:br/>
              <w:t>dla AG-1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FE629B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19932D" w14:textId="77777777" w:rsidR="00FA5949" w:rsidRPr="00EA4921" w:rsidRDefault="00FA5949" w:rsidP="00A23C58">
            <w:pPr>
              <w:spacing w:before="120" w:after="120"/>
              <w:rPr>
                <w:rFonts w:cstheme="minorHAnsi"/>
                <w:sz w:val="20"/>
                <w:szCs w:val="20"/>
              </w:rPr>
            </w:pPr>
            <w:r w:rsidRPr="00EA4921">
              <w:rPr>
                <w:rFonts w:cstheme="minorHAnsi"/>
                <w:sz w:val="20"/>
                <w:szCs w:val="20"/>
              </w:rPr>
              <w:t>Kabel istniejący</w:t>
            </w:r>
          </w:p>
        </w:tc>
      </w:tr>
      <w:tr w:rsidR="00EA4921" w:rsidRPr="00EA4921" w14:paraId="1A008362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E56E12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 E2…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BC8958" w14:textId="5922A5AC" w:rsidR="00FA5949" w:rsidRPr="00EA4921" w:rsidRDefault="00FA5949" w:rsidP="00585A6D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3 x YKY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1x240</w:t>
            </w:r>
            <w:r w:rsidRPr="00EA4921">
              <w:rPr>
                <w:rFonts w:cstheme="minorHAnsi"/>
                <w:lang w:val="en-US"/>
              </w:rPr>
              <w:br/>
              <w:t>1 x YKY 1x120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EDE8E2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Agregat AG-1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0BFFF1" w14:textId="77777777" w:rsidR="00FA5949" w:rsidRPr="00EA4921" w:rsidRDefault="00FA5949" w:rsidP="00A23C58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SK 11/11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B669238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046E18" w14:textId="77777777" w:rsidR="00FA5949" w:rsidRPr="00EA4921" w:rsidRDefault="00FA5949" w:rsidP="00A23C58">
            <w:pPr>
              <w:spacing w:before="120" w:after="120"/>
              <w:rPr>
                <w:rFonts w:cstheme="minorHAnsi"/>
                <w:sz w:val="20"/>
                <w:szCs w:val="20"/>
              </w:rPr>
            </w:pPr>
            <w:r w:rsidRPr="00EA4921">
              <w:rPr>
                <w:rFonts w:cstheme="minorHAnsi"/>
                <w:sz w:val="20"/>
                <w:szCs w:val="20"/>
              </w:rPr>
              <w:t>Kabel istniejący</w:t>
            </w:r>
            <w:r w:rsidRPr="00EA4921">
              <w:rPr>
                <w:rFonts w:cstheme="minorHAnsi"/>
                <w:sz w:val="20"/>
                <w:szCs w:val="20"/>
              </w:rPr>
              <w:br/>
            </w:r>
            <w:r w:rsidRPr="00EA4921">
              <w:rPr>
                <w:rFonts w:cstheme="minorHAnsi"/>
                <w:b/>
                <w:bCs/>
                <w:sz w:val="20"/>
                <w:szCs w:val="20"/>
              </w:rPr>
              <w:t>Przewidzieć</w:t>
            </w:r>
            <w:r w:rsidRPr="00EA4921">
              <w:rPr>
                <w:rFonts w:cstheme="minorHAnsi"/>
                <w:b/>
                <w:bCs/>
                <w:sz w:val="20"/>
                <w:szCs w:val="20"/>
              </w:rPr>
              <w:br/>
              <w:t>przedłużenie</w:t>
            </w:r>
          </w:p>
        </w:tc>
      </w:tr>
      <w:tr w:rsidR="00EA4921" w:rsidRPr="00EA4921" w14:paraId="42A8B49C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BD1953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11 E1…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814D03" w14:textId="61A06F65" w:rsidR="00FA5949" w:rsidRPr="00EA4921" w:rsidRDefault="00FA5949" w:rsidP="00585A6D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4 x YKY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1x240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7426FC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Rozdz. główna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08628C" w14:textId="77777777" w:rsidR="00FA5949" w:rsidRPr="00EA4921" w:rsidRDefault="00FA5949" w:rsidP="00A23C58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SK 11/11</w:t>
            </w:r>
            <w:r w:rsidRPr="00EA4921">
              <w:rPr>
                <w:rFonts w:cstheme="minorHAnsi"/>
              </w:rPr>
              <w:br/>
              <w:t>dla AG-2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B955E5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212581" w14:textId="77777777" w:rsidR="00FA5949" w:rsidRPr="00EA4921" w:rsidRDefault="00FA5949" w:rsidP="00A23C58">
            <w:pPr>
              <w:spacing w:before="120" w:after="120"/>
              <w:rPr>
                <w:rFonts w:cstheme="minorHAnsi"/>
                <w:sz w:val="20"/>
                <w:szCs w:val="20"/>
              </w:rPr>
            </w:pPr>
            <w:r w:rsidRPr="00EA4921">
              <w:rPr>
                <w:rFonts w:cstheme="minorHAnsi"/>
                <w:sz w:val="20"/>
                <w:szCs w:val="20"/>
              </w:rPr>
              <w:t>Kabel istniejący</w:t>
            </w:r>
          </w:p>
        </w:tc>
      </w:tr>
      <w:tr w:rsidR="00EA4921" w:rsidRPr="00EA4921" w14:paraId="4D4CC907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258A21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11 E2…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30FC71" w14:textId="0AB40B7F" w:rsidR="00FA5949" w:rsidRPr="00EA4921" w:rsidRDefault="00FA5949" w:rsidP="00585A6D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3 x YKY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1x240</w:t>
            </w:r>
            <w:r w:rsidRPr="00EA4921">
              <w:rPr>
                <w:rFonts w:cstheme="minorHAnsi"/>
                <w:lang w:val="en-US"/>
              </w:rPr>
              <w:br/>
              <w:t>1 x YKY 1x120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13678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Agregat AG-2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A37501" w14:textId="77777777" w:rsidR="00FA5949" w:rsidRPr="00EA4921" w:rsidRDefault="00FA5949" w:rsidP="00A23C58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SK 11/11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CC9848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FAD1BB" w14:textId="77777777" w:rsidR="00FA5949" w:rsidRPr="00EA4921" w:rsidRDefault="00FA5949" w:rsidP="00A23C58">
            <w:pPr>
              <w:spacing w:before="120" w:after="120"/>
              <w:rPr>
                <w:rFonts w:cstheme="minorHAnsi"/>
                <w:sz w:val="20"/>
                <w:szCs w:val="20"/>
              </w:rPr>
            </w:pPr>
            <w:r w:rsidRPr="00EA4921">
              <w:rPr>
                <w:rFonts w:cstheme="minorHAnsi"/>
                <w:sz w:val="20"/>
                <w:szCs w:val="20"/>
              </w:rPr>
              <w:t>Kabel istniejący</w:t>
            </w:r>
            <w:r w:rsidRPr="00EA4921">
              <w:rPr>
                <w:rFonts w:cstheme="minorHAnsi"/>
                <w:sz w:val="20"/>
                <w:szCs w:val="20"/>
              </w:rPr>
              <w:br/>
            </w:r>
            <w:r w:rsidRPr="00EA4921">
              <w:rPr>
                <w:rFonts w:cstheme="minorHAnsi"/>
                <w:b/>
                <w:bCs/>
                <w:sz w:val="20"/>
                <w:szCs w:val="20"/>
              </w:rPr>
              <w:t>Przewidzieć</w:t>
            </w:r>
            <w:r w:rsidRPr="00EA4921">
              <w:rPr>
                <w:rFonts w:cstheme="minorHAnsi"/>
                <w:b/>
                <w:bCs/>
                <w:sz w:val="20"/>
                <w:szCs w:val="20"/>
              </w:rPr>
              <w:br/>
              <w:t>przedłużenie</w:t>
            </w:r>
          </w:p>
        </w:tc>
      </w:tr>
      <w:tr w:rsidR="00EA4921" w:rsidRPr="00EA4921" w14:paraId="545E4D7E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C8E012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 E1…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48D3CD" w14:textId="35C8F51C" w:rsidR="00FA5949" w:rsidRPr="00EA4921" w:rsidRDefault="00FA5949" w:rsidP="00585A6D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4 x YKY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1x150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24154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Rozdz. główna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C115E5" w14:textId="77777777" w:rsidR="00FA5949" w:rsidRPr="00EA4921" w:rsidRDefault="00FA5949" w:rsidP="00A23C58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SK 11/11</w:t>
            </w:r>
            <w:r w:rsidRPr="00EA4921">
              <w:rPr>
                <w:rFonts w:cstheme="minorHAnsi"/>
              </w:rPr>
              <w:br/>
              <w:t>dla AG-3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1DEFD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845FDC" w14:textId="77777777" w:rsidR="00FA5949" w:rsidRPr="00EA4921" w:rsidRDefault="00FA5949" w:rsidP="00A23C58">
            <w:pPr>
              <w:spacing w:before="120" w:after="120"/>
              <w:rPr>
                <w:rFonts w:cstheme="minorHAnsi"/>
                <w:sz w:val="20"/>
                <w:szCs w:val="20"/>
              </w:rPr>
            </w:pPr>
            <w:r w:rsidRPr="00EA4921">
              <w:rPr>
                <w:rFonts w:cstheme="minorHAnsi"/>
                <w:sz w:val="20"/>
                <w:szCs w:val="20"/>
              </w:rPr>
              <w:t>Kabel istniejący</w:t>
            </w:r>
          </w:p>
        </w:tc>
      </w:tr>
      <w:tr w:rsidR="00FA5949" w:rsidRPr="00EA4921" w14:paraId="7EF7831A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FBB0E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 E2…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47F195" w14:textId="5AF7DA87" w:rsidR="00FA5949" w:rsidRPr="00EA4921" w:rsidRDefault="00FA5949" w:rsidP="00585A6D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3 x YKY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1x150</w:t>
            </w:r>
            <w:r w:rsidRPr="00EA4921">
              <w:rPr>
                <w:rFonts w:cstheme="minorHAnsi"/>
                <w:lang w:val="en-US"/>
              </w:rPr>
              <w:br/>
              <w:t>1 x YKY 1x95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0BD7BD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Agregat AG-2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05C2E" w14:textId="77777777" w:rsidR="00FA5949" w:rsidRPr="00EA4921" w:rsidRDefault="00FA5949" w:rsidP="00A23C58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SK 11/11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D278D" w14:textId="77777777" w:rsidR="00FA5949" w:rsidRPr="00EA4921" w:rsidRDefault="00FA5949" w:rsidP="00A23C58">
            <w:pPr>
              <w:spacing w:before="120" w:after="120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A33A11" w14:textId="77777777" w:rsidR="00FA5949" w:rsidRPr="00EA4921" w:rsidRDefault="00FA5949" w:rsidP="00A23C58">
            <w:pPr>
              <w:spacing w:before="120" w:after="120"/>
              <w:rPr>
                <w:rFonts w:cstheme="minorHAnsi"/>
                <w:sz w:val="20"/>
                <w:szCs w:val="20"/>
              </w:rPr>
            </w:pPr>
            <w:r w:rsidRPr="00EA4921">
              <w:rPr>
                <w:rFonts w:cstheme="minorHAnsi"/>
                <w:sz w:val="20"/>
                <w:szCs w:val="20"/>
              </w:rPr>
              <w:t>Kabel istniejący</w:t>
            </w:r>
            <w:r w:rsidRPr="00EA4921">
              <w:rPr>
                <w:rFonts w:cstheme="minorHAnsi"/>
                <w:sz w:val="20"/>
                <w:szCs w:val="20"/>
              </w:rPr>
              <w:br/>
            </w:r>
            <w:r w:rsidRPr="00EA4921">
              <w:rPr>
                <w:rFonts w:cstheme="minorHAnsi"/>
                <w:b/>
                <w:bCs/>
                <w:sz w:val="20"/>
                <w:szCs w:val="20"/>
              </w:rPr>
              <w:t>Przewidzieć</w:t>
            </w:r>
            <w:r w:rsidRPr="00EA4921">
              <w:rPr>
                <w:rFonts w:cstheme="minorHAnsi"/>
                <w:b/>
                <w:bCs/>
                <w:sz w:val="20"/>
                <w:szCs w:val="20"/>
              </w:rPr>
              <w:br/>
              <w:t>przedłużenie</w:t>
            </w:r>
          </w:p>
        </w:tc>
      </w:tr>
    </w:tbl>
    <w:p w14:paraId="3C9776CE" w14:textId="77777777" w:rsidR="00020611" w:rsidRPr="00EA4921" w:rsidRDefault="00020611" w:rsidP="00F758A5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1AF8723F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DF4712" w14:textId="5F7EA053" w:rsidR="00F758A5" w:rsidRPr="00EA4921" w:rsidRDefault="00F758A5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</w:t>
            </w:r>
            <w:r w:rsidR="007205C6" w:rsidRPr="00EA4921">
              <w:rPr>
                <w:rFonts w:cstheme="minorHAnsi"/>
              </w:rPr>
              <w:t>5</w:t>
            </w:r>
            <w:r w:rsidRPr="00EA4921">
              <w:rPr>
                <w:rFonts w:cstheme="minorHAnsi"/>
              </w:rPr>
              <w:t>M1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B66624" w14:textId="6F778999" w:rsidR="00F758A5" w:rsidRPr="00EA4921" w:rsidRDefault="00AF556A" w:rsidP="007C196D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BIT 500 C BLACK OR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="00F758A5" w:rsidRPr="00EA4921">
              <w:rPr>
                <w:rFonts w:cstheme="minorHAnsi"/>
                <w:lang w:val="en-US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793C70" w14:textId="67DCC4E1" w:rsidR="00F758A5" w:rsidRPr="00EA4921" w:rsidRDefault="00F758A5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2</w:t>
            </w:r>
            <w:r w:rsidR="007205C6" w:rsidRPr="00EA4921">
              <w:rPr>
                <w:rFonts w:cstheme="minorHAnsi"/>
              </w:rPr>
              <w:t>5</w:t>
            </w:r>
            <w:r w:rsidRPr="00EA4921">
              <w:rPr>
                <w:rFonts w:cstheme="minorHAnsi"/>
              </w:rPr>
              <w:t>B1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10417E" w14:textId="53743726" w:rsidR="00F758A5" w:rsidRPr="00EA4921" w:rsidRDefault="00F758A5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="007205C6"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AD7070" w14:textId="76BFE95A" w:rsidR="00F758A5" w:rsidRPr="00EA4921" w:rsidRDefault="00F758A5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</w:t>
            </w:r>
            <w:r w:rsidR="00020611" w:rsidRPr="00EA4921">
              <w:rPr>
                <w:rFonts w:cstheme="minorHAnsi"/>
              </w:rPr>
              <w:t>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BF67A9" w14:textId="77777777" w:rsidR="00F758A5" w:rsidRPr="00EA4921" w:rsidRDefault="00F758A5" w:rsidP="00B975F6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5943B650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43A909" w14:textId="0C0E9814" w:rsidR="007205C6" w:rsidRPr="00EA4921" w:rsidRDefault="007205C6" w:rsidP="007205C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25M2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B8A96A" w14:textId="43FECD76" w:rsidR="007205C6" w:rsidRPr="00EA4921" w:rsidRDefault="007205C6" w:rsidP="007C196D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BIT 500 C BLACK OR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483DF8" w14:textId="2A0DAB65" w:rsidR="007205C6" w:rsidRPr="00EA4921" w:rsidRDefault="007205C6" w:rsidP="007205C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25B2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7E339A" w14:textId="7FCB75F4" w:rsidR="007205C6" w:rsidRPr="00EA4921" w:rsidRDefault="007205C6" w:rsidP="007205C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E72FD" w14:textId="2214E6E5" w:rsidR="007205C6" w:rsidRPr="00EA4921" w:rsidRDefault="007205C6" w:rsidP="007205C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</w:t>
            </w:r>
            <w:r w:rsidR="00020611" w:rsidRPr="00EA4921">
              <w:rPr>
                <w:rFonts w:cstheme="minorHAnsi"/>
              </w:rPr>
              <w:t>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E17CB" w14:textId="77777777" w:rsidR="007205C6" w:rsidRPr="00EA4921" w:rsidRDefault="007205C6" w:rsidP="007205C6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0E78A6DF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8CB9DF" w14:textId="5CE8A6F3" w:rsidR="00020611" w:rsidRPr="00EA4921" w:rsidRDefault="00020611" w:rsidP="00020611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25S4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C38D56" w14:textId="72725BEE" w:rsidR="00020611" w:rsidRPr="00EA4921" w:rsidRDefault="00020611" w:rsidP="007C196D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BIT 500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11D051" w14:textId="58058B70" w:rsidR="00020611" w:rsidRPr="00EA4921" w:rsidRDefault="00020611" w:rsidP="00020611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przepływu 25B4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71967C" w14:textId="18D09C87" w:rsidR="00020611" w:rsidRPr="00EA4921" w:rsidRDefault="00020611" w:rsidP="00020611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A6CB79" w14:textId="416B0BE3" w:rsidR="00020611" w:rsidRPr="00EA4921" w:rsidRDefault="00020611" w:rsidP="00020611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D88BD2" w14:textId="77777777" w:rsidR="00020611" w:rsidRPr="00EA4921" w:rsidRDefault="00020611" w:rsidP="00020611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39FB1562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A6799A" w14:textId="5C3E8F72" w:rsidR="00020611" w:rsidRPr="00EA4921" w:rsidRDefault="00020611" w:rsidP="00020611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25M4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93DDF4" w14:textId="77777777" w:rsidR="00020611" w:rsidRPr="00EA4921" w:rsidRDefault="00020611" w:rsidP="007C196D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Kabel fabryczny ENKO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B6A312" w14:textId="33E1F2E0" w:rsidR="00020611" w:rsidRPr="00EA4921" w:rsidRDefault="00020611" w:rsidP="00020611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przepływu 25B4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9AC3AD" w14:textId="3E899928" w:rsidR="00020611" w:rsidRPr="00EA4921" w:rsidRDefault="00020611" w:rsidP="00020611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51B164" w14:textId="07F339E2" w:rsidR="00020611" w:rsidRPr="00EA4921" w:rsidRDefault="00020611" w:rsidP="00020611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0F3899" w14:textId="77777777" w:rsidR="00020611" w:rsidRPr="00EA4921" w:rsidRDefault="00020611" w:rsidP="00020611">
            <w:pPr>
              <w:spacing w:before="120" w:after="120"/>
              <w:rPr>
                <w:rFonts w:cstheme="minorHAnsi"/>
              </w:rPr>
            </w:pPr>
          </w:p>
        </w:tc>
      </w:tr>
    </w:tbl>
    <w:p w14:paraId="0CAE9C36" w14:textId="77777777" w:rsidR="00F758A5" w:rsidRPr="00EA4921" w:rsidRDefault="00F758A5">
      <w:r w:rsidRPr="00EA4921">
        <w:br w:type="page"/>
      </w: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0FE63EA0" w14:textId="77777777" w:rsidTr="00B975F6">
        <w:trPr>
          <w:cantSplit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6F3CE869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Nr</w:t>
            </w:r>
            <w:r w:rsidRPr="00EA4921">
              <w:rPr>
                <w:rFonts w:cstheme="minorHAnsi"/>
              </w:rPr>
              <w:br/>
              <w:t>trasy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0EACF0DE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Typ kabla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A13DB5" w14:textId="77777777" w:rsidR="00F758A5" w:rsidRPr="00EA4921" w:rsidRDefault="00F758A5" w:rsidP="00B975F6">
            <w:pPr>
              <w:spacing w:after="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4"/>
                <w:szCs w:val="4"/>
              </w:rPr>
              <w:br/>
            </w:r>
            <w:r w:rsidRPr="00EA4921">
              <w:rPr>
                <w:rFonts w:cstheme="minorHAnsi"/>
              </w:rPr>
              <w:t>Przebieg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13C9000E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Długość</w:t>
            </w:r>
            <w:r w:rsidRPr="00EA4921">
              <w:rPr>
                <w:rFonts w:cstheme="minorHAnsi"/>
              </w:rPr>
              <w:br/>
              <w:t xml:space="preserve">[ </w:t>
            </w:r>
            <w:proofErr w:type="spellStart"/>
            <w:r w:rsidRPr="00EA4921">
              <w:rPr>
                <w:rFonts w:cstheme="minorHAnsi"/>
              </w:rPr>
              <w:t>mb</w:t>
            </w:r>
            <w:proofErr w:type="spellEnd"/>
            <w:r w:rsidRPr="00EA4921">
              <w:rPr>
                <w:rFonts w:cstheme="minorHAnsi"/>
              </w:rPr>
              <w:t xml:space="preserve"> ]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2113CE83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Uwagi</w:t>
            </w:r>
          </w:p>
        </w:tc>
      </w:tr>
      <w:tr w:rsidR="00F758A5" w:rsidRPr="00EA4921" w14:paraId="779A2199" w14:textId="77777777" w:rsidTr="00B975F6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FD3B19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62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0DFB0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21FDB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od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2CE1E2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do</w:t>
            </w:r>
          </w:p>
        </w:tc>
        <w:tc>
          <w:tcPr>
            <w:tcW w:w="9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E28654" w14:textId="77777777" w:rsidR="00F758A5" w:rsidRPr="00EA4921" w:rsidRDefault="00F758A5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47F54C" w14:textId="77777777" w:rsidR="00F758A5" w:rsidRPr="00EA4921" w:rsidRDefault="00F758A5" w:rsidP="00B975F6">
            <w:pPr>
              <w:spacing w:line="240" w:lineRule="auto"/>
              <w:rPr>
                <w:rFonts w:cstheme="minorHAnsi"/>
              </w:rPr>
            </w:pPr>
          </w:p>
        </w:tc>
      </w:tr>
    </w:tbl>
    <w:p w14:paraId="2F9D0AC1" w14:textId="77777777" w:rsidR="00020611" w:rsidRPr="00EA4921" w:rsidRDefault="00020611" w:rsidP="00020611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13CD6A6C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B25FA3" w14:textId="39250D1C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26M1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40BBBAA" w14:textId="60E37921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BIT 500 C BLACK OR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12B6598" w14:textId="15751306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26B1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E51D01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96B6B0" w14:textId="6BE17A9E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EB3E9A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2BEDF83C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7867DB" w14:textId="6551E344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26M2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35265C" w14:textId="619CD531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BIT 500 C BLACK OR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D5D2D" w14:textId="4A1155EF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26B2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BC8BAB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4716EE" w14:textId="1A596775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479362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318605AE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58E345" w14:textId="407939A8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26S4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13C739" w14:textId="4A19C442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BIT 500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CECAE5" w14:textId="11448747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przepływu 26B4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4A9054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8FB7E3" w14:textId="7C4C5B6E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8E6358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  <w:tr w:rsidR="00020611" w:rsidRPr="00EA4921" w14:paraId="6EEAB620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94AE76" w14:textId="3F4DEC67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26M4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F5E54B" w14:textId="77777777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Kabel fabryczny ENKO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36A54F9" w14:textId="7791DBA7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przepływu 26B4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4AAF6C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388957" w14:textId="3039E8AE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F9B6E9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</w:tbl>
    <w:p w14:paraId="176D97F7" w14:textId="77777777" w:rsidR="00020611" w:rsidRPr="00EA4921" w:rsidRDefault="00020611" w:rsidP="00020611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53154C0F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6BA7DC" w14:textId="7A79824B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27M1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13878D" w14:textId="4199DA0A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BIT 500 C BLACK OR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4403E4" w14:textId="5AC9BF98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27B1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56093D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D209C" w14:textId="4D39D691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C8C409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76686D76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13BD87" w14:textId="6683DDBB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27M2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5ADB54" w14:textId="4D4F5DE1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  <w:lang w:val="en-US"/>
              </w:rPr>
            </w:pPr>
            <w:r w:rsidRPr="00EA4921">
              <w:rPr>
                <w:rFonts w:cstheme="minorHAnsi"/>
                <w:lang w:val="en-US"/>
              </w:rPr>
              <w:t>BIT 500 C BLACK OR</w:t>
            </w:r>
            <w:r w:rsidR="003E63E2" w:rsidRPr="00EA4921">
              <w:rPr>
                <w:rFonts w:cstheme="minorHAnsi"/>
                <w:lang w:val="en-US"/>
              </w:rPr>
              <w:t xml:space="preserve"> </w:t>
            </w:r>
            <w:r w:rsidRPr="00EA4921">
              <w:rPr>
                <w:rFonts w:cstheme="minorHAnsi"/>
                <w:lang w:val="en-US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9D05F3" w14:textId="7180BE03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27B2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FA0C59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B8A0B4" w14:textId="1B3CA9E6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DF9E238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6B14C37B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3C3018" w14:textId="4955717C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27S4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DD5AB" w14:textId="14783B53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BIT 500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CAEFDE" w14:textId="4CD7DA4E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przepływu 27B4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60DCF6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097D84" w14:textId="3F03A88D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211AFB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  <w:tr w:rsidR="00020611" w:rsidRPr="00EA4921" w14:paraId="30B9F9C4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9C3DA6" w14:textId="15B5D90E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27M4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F5B571" w14:textId="77777777" w:rsidR="00020611" w:rsidRPr="00EA4921" w:rsidRDefault="00020611" w:rsidP="00E43A92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Kabel fabryczny ENKO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3E6301" w14:textId="58D4BFCE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przepływu 27B4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68E4A0" w14:textId="77777777" w:rsidR="00020611" w:rsidRPr="00EA4921" w:rsidRDefault="00020611" w:rsidP="001F61AB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178EA4" w14:textId="068D7A15" w:rsidR="00020611" w:rsidRPr="00EA4921" w:rsidRDefault="00020611" w:rsidP="001F61AB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C7EC1E" w14:textId="77777777" w:rsidR="00020611" w:rsidRPr="00EA4921" w:rsidRDefault="00020611" w:rsidP="001F61AB">
            <w:pPr>
              <w:spacing w:before="120" w:after="120"/>
              <w:rPr>
                <w:rFonts w:cstheme="minorHAnsi"/>
              </w:rPr>
            </w:pPr>
          </w:p>
        </w:tc>
      </w:tr>
    </w:tbl>
    <w:p w14:paraId="36A9A254" w14:textId="77777777" w:rsidR="00020611" w:rsidRPr="00EA4921" w:rsidRDefault="00020611" w:rsidP="00F758A5">
      <w:pPr>
        <w:spacing w:after="0" w:line="240" w:lineRule="auto"/>
      </w:pPr>
    </w:p>
    <w:p w14:paraId="60FBB1A9" w14:textId="77777777" w:rsidR="007D5E3E" w:rsidRPr="00EA4921" w:rsidRDefault="007D5E3E">
      <w:r w:rsidRPr="00EA4921">
        <w:br w:type="page"/>
      </w: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79E11BD0" w14:textId="77777777" w:rsidTr="00B975F6">
        <w:trPr>
          <w:cantSplit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5937BC05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Nr</w:t>
            </w:r>
            <w:r w:rsidRPr="00EA4921">
              <w:rPr>
                <w:rFonts w:cstheme="minorHAnsi"/>
              </w:rPr>
              <w:br/>
              <w:t>trasy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4A34E7AE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Typ kabla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A8CC36" w14:textId="77777777" w:rsidR="007D5E3E" w:rsidRPr="00EA4921" w:rsidRDefault="007D5E3E" w:rsidP="00B975F6">
            <w:pPr>
              <w:spacing w:after="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4"/>
                <w:szCs w:val="4"/>
              </w:rPr>
              <w:br/>
            </w:r>
            <w:r w:rsidRPr="00EA4921">
              <w:rPr>
                <w:rFonts w:cstheme="minorHAnsi"/>
              </w:rPr>
              <w:t>Przebieg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68AF10D3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Długość</w:t>
            </w:r>
            <w:r w:rsidRPr="00EA4921">
              <w:rPr>
                <w:rFonts w:cstheme="minorHAnsi"/>
              </w:rPr>
              <w:br/>
              <w:t xml:space="preserve">[ </w:t>
            </w:r>
            <w:proofErr w:type="spellStart"/>
            <w:r w:rsidRPr="00EA4921">
              <w:rPr>
                <w:rFonts w:cstheme="minorHAnsi"/>
              </w:rPr>
              <w:t>mb</w:t>
            </w:r>
            <w:proofErr w:type="spellEnd"/>
            <w:r w:rsidRPr="00EA4921">
              <w:rPr>
                <w:rFonts w:cstheme="minorHAnsi"/>
              </w:rPr>
              <w:t xml:space="preserve"> ]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1F256D5C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Uwagi</w:t>
            </w:r>
          </w:p>
        </w:tc>
      </w:tr>
      <w:tr w:rsidR="007D5E3E" w:rsidRPr="00EA4921" w14:paraId="0A65931C" w14:textId="77777777" w:rsidTr="00B975F6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F50002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62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0E39E6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CFF8FB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od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8F9983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do</w:t>
            </w:r>
          </w:p>
        </w:tc>
        <w:tc>
          <w:tcPr>
            <w:tcW w:w="9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0118C0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1F2F48" w14:textId="77777777" w:rsidR="007D5E3E" w:rsidRPr="00EA4921" w:rsidRDefault="007D5E3E" w:rsidP="00B975F6">
            <w:pPr>
              <w:spacing w:line="240" w:lineRule="auto"/>
              <w:rPr>
                <w:rFonts w:cstheme="minorHAnsi"/>
              </w:rPr>
            </w:pPr>
          </w:p>
        </w:tc>
      </w:tr>
    </w:tbl>
    <w:p w14:paraId="75C94441" w14:textId="77777777" w:rsidR="007D5E3E" w:rsidRPr="00EA4921" w:rsidRDefault="007D5E3E" w:rsidP="007D5E3E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42DE45BB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639D50" w14:textId="77777777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6E1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96C4C6" w14:textId="0D00130A" w:rsidR="00D439A2" w:rsidRPr="00EA4921" w:rsidRDefault="00D439A2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07E168" w14:textId="77777777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prądowy 6Pr1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85F27D4" w14:textId="77777777" w:rsidR="00D439A2" w:rsidRPr="00EA4921" w:rsidRDefault="00D439A2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7A9B6" w14:textId="77777777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867FB7" w14:textId="77777777" w:rsidR="00D439A2" w:rsidRPr="00EA4921" w:rsidRDefault="00D439A2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67A4C3FD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4213A4" w14:textId="73CB441C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6E2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F83D69" w14:textId="79E48139" w:rsidR="00D439A2" w:rsidRPr="00EA4921" w:rsidRDefault="00D439A2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58E63F" w14:textId="0C95D0D4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prądowy 6Pr2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5D787" w14:textId="73BD8F38" w:rsidR="00D439A2" w:rsidRPr="00EA4921" w:rsidRDefault="00D439A2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AA2B50" w14:textId="1DD1D987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4C6AAA" w14:textId="1692DBE0" w:rsidR="00D439A2" w:rsidRPr="00EA4921" w:rsidRDefault="00D439A2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00230821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F0FC14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6E3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036628" w14:textId="47EF0C61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72CCAB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prądowy 6Pr3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22A88B" w14:textId="77777777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A8C6F8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E5F634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D439A2" w:rsidRPr="00EA4921" w14:paraId="017467FE" w14:textId="77777777" w:rsidTr="00D439A2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355564" w14:textId="7EA888D3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6E</w:t>
            </w:r>
            <w:r w:rsidR="00425486" w:rsidRPr="00EA4921">
              <w:rPr>
                <w:rFonts w:cstheme="minorHAnsi"/>
              </w:rPr>
              <w:t>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19C4E2" w14:textId="6EA31B0C" w:rsidR="00D439A2" w:rsidRPr="00EA4921" w:rsidRDefault="00D439A2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="00425486" w:rsidRPr="00EA4921">
              <w:rPr>
                <w:rFonts w:cstheme="minorHAnsi"/>
              </w:rPr>
              <w:t>4</w:t>
            </w:r>
            <w:r w:rsidRPr="00EA4921">
              <w:rPr>
                <w:rFonts w:cstheme="minorHAnsi"/>
              </w:rPr>
              <w:t xml:space="preserve"> x </w:t>
            </w:r>
            <w:r w:rsidR="00425486" w:rsidRPr="00EA4921">
              <w:rPr>
                <w:rFonts w:cstheme="minorHAnsi"/>
              </w:rPr>
              <w:t>1</w:t>
            </w:r>
            <w:r w:rsidRPr="00EA4921">
              <w:rPr>
                <w:rFonts w:cstheme="minorHAnsi"/>
              </w:rPr>
              <w:t>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A2C6A1" w14:textId="7A5920DE" w:rsidR="00D439A2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Fazy L1, L2, L3, 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AACEA1" w14:textId="77777777" w:rsidR="00D439A2" w:rsidRPr="00EA4921" w:rsidRDefault="00D439A2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C5BC8C" w14:textId="77777777" w:rsidR="00D439A2" w:rsidRPr="00EA4921" w:rsidRDefault="00D439A2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DF3156" w14:textId="77777777" w:rsidR="00D439A2" w:rsidRPr="00EA4921" w:rsidRDefault="00D439A2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</w:tbl>
    <w:p w14:paraId="226AB6C5" w14:textId="77777777" w:rsidR="00D439A2" w:rsidRPr="00EA4921" w:rsidRDefault="00D439A2" w:rsidP="001A57EB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4198C75D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CD4FB0" w14:textId="2CF68DDD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7E1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76F0F9" w14:textId="0F315BFE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0758CD" w14:textId="60CDB8D2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prąd. 7Pr1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E669DE" w14:textId="77777777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848BB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8B1B08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1D2269FE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25233D" w14:textId="52318218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7E2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C59694" w14:textId="48BE1573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E872E" w14:textId="3C07DF61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prąd. 7Pr2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04BA43" w14:textId="77777777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6A9247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7A83E2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3EBABF5D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48F689" w14:textId="73768BEA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7E3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6C7A1" w14:textId="0B8D8A73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C52782" w14:textId="589F9243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prąd. 7Pr3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896CA8" w14:textId="77777777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91A5F57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C8859E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425486" w:rsidRPr="00EA4921" w14:paraId="332A7AF1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4C18C5" w14:textId="7D05D8EB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7E4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5F0A12" w14:textId="707059E2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4 x 1,5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121979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Fazy L1, L2, L3, 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6814FE" w14:textId="77777777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FA2C8A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8B82EC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</w:tbl>
    <w:p w14:paraId="7FBB35E8" w14:textId="67F5101C" w:rsidR="00425486" w:rsidRPr="00EA4921" w:rsidRDefault="00425486" w:rsidP="00425486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7EF3BA30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DD0524" w14:textId="2F997AF6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8E1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1AF804" w14:textId="0D9FAFE2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A9854B" w14:textId="63058E54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prądowy 8Pr1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B9844" w14:textId="09E4CC4A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BD32A8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4D3B97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7F3E05C2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3AB554" w14:textId="0FF29E2C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8E2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4B34F3" w14:textId="0E6E9930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3B3B86" w14:textId="6DFB1AFA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prądowy 8Pr2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675713" w14:textId="5C9F58BE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84541C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9B98B4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60EC41C4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6FD18D" w14:textId="5712EEC2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8E3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C6BB42" w14:textId="09182BA8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2,5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0A8CD2" w14:textId="1B46E9DD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Przekładnik prądowy 8Pr3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C936D3" w14:textId="205CB2DD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548EAA9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5F1D1A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425486" w:rsidRPr="00EA4921" w14:paraId="0ACCDE16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A3D571" w14:textId="1E5B732A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8E4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4036B4" w14:textId="27D89008" w:rsidR="00425486" w:rsidRPr="00EA4921" w:rsidRDefault="00425486" w:rsidP="00B975F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BIT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4 x 1,5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7F6B63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Fazy L1, L2, L3, N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478032" w14:textId="7248287F" w:rsidR="00425486" w:rsidRPr="00EA4921" w:rsidRDefault="00425486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SAS2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0DBFBA" w14:textId="77777777" w:rsidR="00425486" w:rsidRPr="00EA4921" w:rsidRDefault="00425486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8119F1" w14:textId="77777777" w:rsidR="00425486" w:rsidRPr="00EA4921" w:rsidRDefault="00425486" w:rsidP="00B975F6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</w:tbl>
    <w:p w14:paraId="23A0B965" w14:textId="40B6E0DE" w:rsidR="00F758A5" w:rsidRPr="00EA4921" w:rsidRDefault="00F758A5" w:rsidP="00425486">
      <w:pPr>
        <w:spacing w:after="0" w:line="240" w:lineRule="auto"/>
      </w:pPr>
    </w:p>
    <w:p w14:paraId="42DD7B1E" w14:textId="77777777" w:rsidR="00F758A5" w:rsidRPr="00EA4921" w:rsidRDefault="00F758A5">
      <w:r w:rsidRPr="00EA4921">
        <w:br w:type="page"/>
      </w: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69E1C8F7" w14:textId="77777777" w:rsidTr="00B975F6">
        <w:trPr>
          <w:cantSplit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555B58C1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Nr</w:t>
            </w:r>
            <w:r w:rsidRPr="00EA4921">
              <w:rPr>
                <w:rFonts w:cstheme="minorHAnsi"/>
              </w:rPr>
              <w:br/>
              <w:t>trasy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2C68D482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Typ kabla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AD4463" w14:textId="77777777" w:rsidR="007D5E3E" w:rsidRPr="00EA4921" w:rsidRDefault="007D5E3E" w:rsidP="00B975F6">
            <w:pPr>
              <w:spacing w:after="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4"/>
                <w:szCs w:val="4"/>
              </w:rPr>
              <w:br/>
            </w:r>
            <w:r w:rsidRPr="00EA4921">
              <w:rPr>
                <w:rFonts w:cstheme="minorHAnsi"/>
              </w:rPr>
              <w:t>Przebieg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2E25568B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Długość</w:t>
            </w:r>
            <w:r w:rsidRPr="00EA4921">
              <w:rPr>
                <w:rFonts w:cstheme="minorHAnsi"/>
              </w:rPr>
              <w:br/>
              <w:t xml:space="preserve">[ </w:t>
            </w:r>
            <w:proofErr w:type="spellStart"/>
            <w:r w:rsidRPr="00EA4921">
              <w:rPr>
                <w:rFonts w:cstheme="minorHAnsi"/>
              </w:rPr>
              <w:t>mb</w:t>
            </w:r>
            <w:proofErr w:type="spellEnd"/>
            <w:r w:rsidRPr="00EA4921">
              <w:rPr>
                <w:rFonts w:cstheme="minorHAnsi"/>
              </w:rPr>
              <w:t xml:space="preserve"> ]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6975DE65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Uwagi</w:t>
            </w:r>
          </w:p>
        </w:tc>
      </w:tr>
      <w:tr w:rsidR="00EA4921" w:rsidRPr="00EA4921" w14:paraId="24505052" w14:textId="77777777" w:rsidTr="00B975F6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E7AABD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62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8DC390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946047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od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3E4C19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do</w:t>
            </w:r>
          </w:p>
        </w:tc>
        <w:tc>
          <w:tcPr>
            <w:tcW w:w="9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FA3FCA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6DE0A8" w14:textId="77777777" w:rsidR="007D5E3E" w:rsidRPr="00EA4921" w:rsidRDefault="007D5E3E" w:rsidP="00B975F6">
            <w:pPr>
              <w:spacing w:line="240" w:lineRule="auto"/>
              <w:rPr>
                <w:rFonts w:cstheme="minorHAnsi"/>
              </w:rPr>
            </w:pPr>
          </w:p>
        </w:tc>
      </w:tr>
    </w:tbl>
    <w:p w14:paraId="3826119D" w14:textId="77777777" w:rsidR="007D5E3E" w:rsidRPr="00EA4921" w:rsidRDefault="007D5E3E" w:rsidP="007D5E3E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20B2C586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6BF70C" w14:textId="221059E7" w:rsidR="003C6A1D" w:rsidRPr="00EA4921" w:rsidRDefault="003C6A1D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31E1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F18A42" w14:textId="1B34D8CF" w:rsidR="003C6A1D" w:rsidRPr="00EA4921" w:rsidRDefault="003C6A1D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YKY</w:t>
            </w:r>
            <w:r w:rsidR="003E63E2" w:rsidRPr="00EA4921">
              <w:rPr>
                <w:rFonts w:cstheme="minorHAnsi"/>
              </w:rPr>
              <w:t xml:space="preserve"> </w:t>
            </w:r>
            <w:r w:rsidR="00020611" w:rsidRPr="00EA4921">
              <w:rPr>
                <w:rFonts w:cstheme="minorHAnsi"/>
              </w:rPr>
              <w:t>5</w:t>
            </w:r>
            <w:r w:rsidRPr="00EA4921">
              <w:rPr>
                <w:rFonts w:cstheme="minorHAnsi"/>
              </w:rPr>
              <w:t xml:space="preserve"> x 10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51EC67" w14:textId="77777777" w:rsidR="003C6A1D" w:rsidRPr="00EA4921" w:rsidRDefault="003C6A1D" w:rsidP="003C6A1D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Rozdz. główna RG-6/II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E710F3" w14:textId="77777777" w:rsidR="003C6A1D" w:rsidRPr="00EA4921" w:rsidRDefault="003C6A1D" w:rsidP="003C6A1D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81F279" w14:textId="44FAE208" w:rsidR="003C6A1D" w:rsidRPr="00EA4921" w:rsidRDefault="00020611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9</w:t>
            </w:r>
            <w:r w:rsidR="003C6A1D" w:rsidRPr="00EA4921">
              <w:rPr>
                <w:rFonts w:cstheme="minorHAnsi"/>
              </w:rPr>
              <w:t>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3FEEA4" w14:textId="468B6FAB" w:rsidR="003C6A1D" w:rsidRPr="00EA4921" w:rsidRDefault="003C6A1D" w:rsidP="00BD506A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59F8DA9B" w14:textId="77777777" w:rsidTr="001A57E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5E7544" w14:textId="0177C0C2" w:rsidR="005F51AF" w:rsidRPr="00EA4921" w:rsidRDefault="003C6A1D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31E2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C5AE75" w14:textId="02DA85A8" w:rsidR="005F51AF" w:rsidRPr="00EA4921" w:rsidRDefault="005F51AF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Y</w:t>
            </w:r>
            <w:r w:rsidR="003C6A1D" w:rsidRPr="00EA4921">
              <w:rPr>
                <w:rFonts w:cstheme="minorHAnsi"/>
              </w:rPr>
              <w:t>K</w:t>
            </w:r>
            <w:r w:rsidRPr="00EA4921">
              <w:rPr>
                <w:rFonts w:cstheme="minorHAnsi"/>
              </w:rPr>
              <w:t>Y</w:t>
            </w:r>
            <w:r w:rsidR="003E63E2" w:rsidRPr="00EA4921">
              <w:rPr>
                <w:rFonts w:cstheme="minorHAnsi"/>
              </w:rPr>
              <w:t xml:space="preserve"> </w:t>
            </w:r>
            <w:r w:rsidR="003C6A1D" w:rsidRPr="00EA4921">
              <w:rPr>
                <w:rFonts w:cstheme="minorHAnsi"/>
              </w:rPr>
              <w:t>4</w:t>
            </w:r>
            <w:r w:rsidRPr="00EA4921">
              <w:rPr>
                <w:rFonts w:cstheme="minorHAnsi"/>
              </w:rPr>
              <w:t xml:space="preserve"> x </w:t>
            </w:r>
            <w:r w:rsidR="003C6A1D" w:rsidRPr="00EA4921">
              <w:rPr>
                <w:rFonts w:cstheme="minorHAnsi"/>
              </w:rPr>
              <w:t>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C2A8FA" w14:textId="650CA892" w:rsidR="005F51AF" w:rsidRPr="00EA4921" w:rsidRDefault="003C6A1D" w:rsidP="003C6A1D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D95CEE" w14:textId="5C2DA341" w:rsidR="005F51AF" w:rsidRPr="00EA4921" w:rsidRDefault="005F51AF" w:rsidP="003C6A1D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</w:t>
            </w:r>
            <w:r w:rsidR="003C6A1D" w:rsidRPr="00EA4921">
              <w:rPr>
                <w:rFonts w:cstheme="minorHAnsi"/>
              </w:rPr>
              <w:t>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CEF5B1" w14:textId="261ADB01" w:rsidR="005F51AF" w:rsidRPr="00EA4921" w:rsidRDefault="003C6A1D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48255" w14:textId="6F508F6D" w:rsidR="005F51AF" w:rsidRPr="00EA4921" w:rsidRDefault="005F51AF" w:rsidP="003C6A1D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044108CD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AC35BC" w14:textId="546F17F4" w:rsidR="003C6A1D" w:rsidRPr="00EA4921" w:rsidRDefault="003C6A1D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31E</w:t>
            </w:r>
            <w:r w:rsidR="00020611" w:rsidRPr="00EA4921">
              <w:rPr>
                <w:rFonts w:cstheme="minorHAnsi"/>
              </w:rPr>
              <w:t>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963A40" w14:textId="6425570E" w:rsidR="003C6A1D" w:rsidRPr="00EA4921" w:rsidRDefault="003C6A1D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YKY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4 x 6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4571A3" w14:textId="77777777" w:rsidR="003C6A1D" w:rsidRPr="00EA4921" w:rsidRDefault="003C6A1D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251929" w14:textId="77777777" w:rsidR="003C6A1D" w:rsidRPr="00EA4921" w:rsidRDefault="003C6A1D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431469" w14:textId="77777777" w:rsidR="003C6A1D" w:rsidRPr="00EA4921" w:rsidRDefault="003C6A1D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72DACF" w14:textId="77777777" w:rsidR="003C6A1D" w:rsidRPr="00EA4921" w:rsidRDefault="003C6A1D" w:rsidP="00BD506A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75513C19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354B43" w14:textId="06F49F33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</w:t>
            </w:r>
            <w:r w:rsidR="00020611" w:rsidRPr="00EA4921">
              <w:rPr>
                <w:rFonts w:cstheme="minorHAnsi"/>
              </w:rPr>
              <w:t>3</w:t>
            </w:r>
            <w:r w:rsidRPr="00EA4921">
              <w:rPr>
                <w:rFonts w:cstheme="minorHAnsi"/>
              </w:rPr>
              <w:t>S1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9954067" w14:textId="44611FE6" w:rsidR="005E4DD4" w:rsidRPr="00EA4921" w:rsidRDefault="005E4DD4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10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D47AF3" w14:textId="47E8B244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7D735A" w14:textId="77777777" w:rsidR="005E4DD4" w:rsidRPr="00EA4921" w:rsidRDefault="005E4DD4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BF0A95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05A329" w14:textId="77777777" w:rsidR="005E4DD4" w:rsidRPr="00EA4921" w:rsidRDefault="005E4DD4" w:rsidP="00BD506A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5700B701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5B4B4E" w14:textId="284517E8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</w:t>
            </w:r>
            <w:r w:rsidR="00020611" w:rsidRPr="00EA4921">
              <w:rPr>
                <w:rFonts w:cstheme="minorHAnsi"/>
              </w:rPr>
              <w:t>4</w:t>
            </w:r>
            <w:r w:rsidRPr="00EA4921">
              <w:rPr>
                <w:rFonts w:cstheme="minorHAnsi"/>
              </w:rPr>
              <w:t>S1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64C74D" w14:textId="045D308D" w:rsidR="005E4DD4" w:rsidRPr="00EA4921" w:rsidRDefault="005E4DD4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10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3EB840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F2F62F1" w14:textId="77777777" w:rsidR="005E4DD4" w:rsidRPr="00EA4921" w:rsidRDefault="005E4DD4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7F37C69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F89F36" w14:textId="77777777" w:rsidR="005E4DD4" w:rsidRPr="00EA4921" w:rsidRDefault="005E4DD4" w:rsidP="00BD506A">
            <w:pPr>
              <w:spacing w:before="120" w:after="120"/>
              <w:rPr>
                <w:rFonts w:cstheme="minorHAnsi"/>
                <w:sz w:val="20"/>
                <w:szCs w:val="20"/>
              </w:rPr>
            </w:pPr>
          </w:p>
        </w:tc>
      </w:tr>
      <w:tr w:rsidR="00EA4921" w:rsidRPr="00EA4921" w14:paraId="236D2F52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DB2930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36M1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C7F991" w14:textId="05F473A9" w:rsidR="005E4DD4" w:rsidRPr="00EA4921" w:rsidRDefault="005E4DD4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BE156F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36B1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48EA11" w14:textId="2289FD3F" w:rsidR="005E4DD4" w:rsidRPr="00EA4921" w:rsidRDefault="005E4DD4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483E21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8466EB" w14:textId="77777777" w:rsidR="005E4DD4" w:rsidRPr="00EA4921" w:rsidRDefault="005E4DD4" w:rsidP="00BD506A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774D98B6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710F9A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36M2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707AB6" w14:textId="0E8FA302" w:rsidR="005E4DD4" w:rsidRPr="00EA4921" w:rsidRDefault="005E4DD4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52063F2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36B2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A70DDD" w14:textId="22C52D36" w:rsidR="005E4DD4" w:rsidRPr="00EA4921" w:rsidRDefault="005E4DD4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CB8DAF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074779" w14:textId="77777777" w:rsidR="005E4DD4" w:rsidRPr="00EA4921" w:rsidRDefault="005E4DD4" w:rsidP="00BD506A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3189B12C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9D422A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36M3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FFFDD3" w14:textId="74393411" w:rsidR="005E4DD4" w:rsidRPr="00EA4921" w:rsidRDefault="005E4DD4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B98D2D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36B3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69C533" w14:textId="0164237F" w:rsidR="005E4DD4" w:rsidRPr="00EA4921" w:rsidRDefault="005E4DD4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BF04CD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280D0F" w14:textId="77777777" w:rsidR="005E4DD4" w:rsidRPr="00EA4921" w:rsidRDefault="005E4DD4" w:rsidP="00BD506A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00783C78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680BF7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36E1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9FEDCE" w14:textId="44E18424" w:rsidR="005E4DD4" w:rsidRPr="002C3CD2" w:rsidRDefault="0098369B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2C3CD2">
              <w:rPr>
                <w:rFonts w:cstheme="minorHAnsi"/>
              </w:rPr>
              <w:t xml:space="preserve">BIT 500 Black FR </w:t>
            </w:r>
            <w:r w:rsidR="005E4DD4" w:rsidRPr="002C3CD2">
              <w:rPr>
                <w:rFonts w:cstheme="minorHAnsi"/>
              </w:rPr>
              <w:t>3 x 1</w:t>
            </w:r>
            <w:r w:rsidR="002C3CD2" w:rsidRPr="002C3CD2">
              <w:rPr>
                <w:rFonts w:cstheme="minorHAnsi"/>
              </w:rPr>
              <w:t xml:space="preserve"> (przeznacz</w:t>
            </w:r>
            <w:r w:rsidR="002C3CD2">
              <w:rPr>
                <w:rFonts w:cstheme="minorHAnsi"/>
              </w:rPr>
              <w:t>ony do układania w ziemi)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72C0F8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36B3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61A85B" w14:textId="79B27F6C" w:rsidR="005E4DD4" w:rsidRPr="00EA4921" w:rsidRDefault="005E4DD4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84A916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579EEA" w14:textId="77777777" w:rsidR="005E4DD4" w:rsidRPr="00EA4921" w:rsidRDefault="005E4DD4" w:rsidP="00BD506A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438416E6" w14:textId="77777777" w:rsidTr="00BD506A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87D2EE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36S4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B3AAA3" w14:textId="223A1BC5" w:rsidR="005E4DD4" w:rsidRPr="00EA4921" w:rsidRDefault="005E4DD4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BIT 500 </w:t>
            </w:r>
            <w:r w:rsidR="0098369B" w:rsidRPr="00EA4921">
              <w:rPr>
                <w:rFonts w:cstheme="minorHAnsi"/>
              </w:rPr>
              <w:t>Black FR</w:t>
            </w:r>
            <w:r w:rsidR="0098369B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2 x 0,75</w:t>
            </w:r>
            <w:r w:rsidR="002C3CD2">
              <w:rPr>
                <w:rFonts w:cstheme="minorHAnsi"/>
              </w:rPr>
              <w:t xml:space="preserve"> (</w:t>
            </w:r>
            <w:r w:rsidR="002C3CD2" w:rsidRPr="002C3CD2">
              <w:rPr>
                <w:rFonts w:cstheme="minorHAnsi"/>
              </w:rPr>
              <w:t>przeznacz</w:t>
            </w:r>
            <w:r w:rsidR="002C3CD2">
              <w:rPr>
                <w:rFonts w:cstheme="minorHAnsi"/>
              </w:rPr>
              <w:t>ony do układania w ziemi)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4A5EF35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36B3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D67C5F" w14:textId="77777777" w:rsidR="005E4DD4" w:rsidRPr="00EA4921" w:rsidRDefault="005E4DD4" w:rsidP="00BD506A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36B4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6E4A95" w14:textId="77777777" w:rsidR="005E4DD4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3042EB" w14:textId="77777777" w:rsidR="005E4DD4" w:rsidRPr="00EA4921" w:rsidRDefault="005E4DD4" w:rsidP="00BD506A">
            <w:pPr>
              <w:spacing w:before="120" w:after="120"/>
              <w:rPr>
                <w:rFonts w:cstheme="minorHAnsi"/>
              </w:rPr>
            </w:pPr>
          </w:p>
        </w:tc>
      </w:tr>
      <w:tr w:rsidR="005F51AF" w:rsidRPr="00EA4921" w14:paraId="0BD73E5A" w14:textId="77777777" w:rsidTr="001A57E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E76372" w14:textId="72FABF37" w:rsidR="005F51AF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36M4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9DEDEE9" w14:textId="6C618F8C" w:rsidR="005F51AF" w:rsidRPr="00EA4921" w:rsidRDefault="005E4DD4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Kabel fabryczny ENKO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61A69F5" w14:textId="28B70B03" w:rsidR="005F51AF" w:rsidRPr="00EA4921" w:rsidRDefault="005E4DD4" w:rsidP="003C6A1D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</w:t>
            </w:r>
            <w:r w:rsidR="005F51AF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36B3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5FC9A0" w14:textId="773E74D5" w:rsidR="005F51AF" w:rsidRPr="00EA4921" w:rsidRDefault="005E4DD4" w:rsidP="003C6A1D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36B4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C6CF00" w14:textId="5A496639" w:rsidR="005F51AF" w:rsidRPr="00EA4921" w:rsidRDefault="005E4DD4" w:rsidP="00BD506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FFFE9B" w14:textId="77777777" w:rsidR="005F51AF" w:rsidRPr="00EA4921" w:rsidRDefault="005F51AF" w:rsidP="00BD506A">
            <w:pPr>
              <w:spacing w:before="120" w:after="120"/>
              <w:rPr>
                <w:rFonts w:cstheme="minorHAnsi"/>
              </w:rPr>
            </w:pPr>
          </w:p>
        </w:tc>
      </w:tr>
    </w:tbl>
    <w:p w14:paraId="4A4C32D2" w14:textId="77777777" w:rsidR="007D5E3E" w:rsidRPr="00EA4921" w:rsidRDefault="007D5E3E" w:rsidP="007D5E3E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75172B3F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466E57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37M1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03E774" w14:textId="07586518" w:rsidR="007D5E3E" w:rsidRPr="00EA4921" w:rsidRDefault="007D5E3E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D343E7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różnicy ciśnienia 37B1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E0CB02" w14:textId="77777777" w:rsidR="007D5E3E" w:rsidRPr="00EA4921" w:rsidRDefault="007D5E3E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D9009E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DF96EA9" w14:textId="77777777" w:rsidR="007D5E3E" w:rsidRPr="00EA4921" w:rsidRDefault="007D5E3E" w:rsidP="00B975F6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68EF88E5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E318A2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37S2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34C55B" w14:textId="3E234E9F" w:rsidR="007D5E3E" w:rsidRPr="00EA4921" w:rsidRDefault="007D5E3E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843156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65A50E" w14:textId="77777777" w:rsidR="007D5E3E" w:rsidRPr="00EA4921" w:rsidRDefault="007D5E3E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79EAD2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3240DE" w14:textId="77777777" w:rsidR="007D5E3E" w:rsidRPr="00EA4921" w:rsidRDefault="007D5E3E" w:rsidP="00B975F6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06F8934B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63A9F5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37S3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7C0401" w14:textId="7295FD98" w:rsidR="007D5E3E" w:rsidRPr="00EA4921" w:rsidRDefault="007D5E3E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2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278B2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CD38CE" w14:textId="77777777" w:rsidR="007D5E3E" w:rsidRPr="00EA4921" w:rsidRDefault="007D5E3E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08FF24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330ECC9" w14:textId="77777777" w:rsidR="007D5E3E" w:rsidRPr="00EA4921" w:rsidRDefault="007D5E3E" w:rsidP="00B975F6">
            <w:pPr>
              <w:spacing w:before="120" w:after="120"/>
              <w:rPr>
                <w:rFonts w:cstheme="minorHAnsi"/>
              </w:rPr>
            </w:pPr>
          </w:p>
        </w:tc>
      </w:tr>
      <w:tr w:rsidR="007D5E3E" w:rsidRPr="00EA4921" w14:paraId="74B747D7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937678A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37S4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8BC196" w14:textId="39A699D9" w:rsidR="007D5E3E" w:rsidRPr="00EA4921" w:rsidRDefault="007D5E3E" w:rsidP="007835B8">
            <w:pPr>
              <w:spacing w:before="120" w:after="120"/>
              <w:jc w:val="left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LiYCY</w:t>
            </w:r>
            <w:proofErr w:type="spellEnd"/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3 x 0,75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58E655E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Zawór regulacyjny</w:t>
            </w:r>
            <w:r w:rsidRPr="00EA4921">
              <w:rPr>
                <w:rFonts w:cstheme="minorHAnsi"/>
              </w:rPr>
              <w:br/>
              <w:t>37Y1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D3C435" w14:textId="77777777" w:rsidR="007D5E3E" w:rsidRPr="00EA4921" w:rsidRDefault="007D5E3E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1ADECD" w14:textId="77777777" w:rsidR="007D5E3E" w:rsidRPr="00EA4921" w:rsidRDefault="007D5E3E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E22521" w14:textId="77777777" w:rsidR="007D5E3E" w:rsidRPr="00EA4921" w:rsidRDefault="007D5E3E" w:rsidP="00B975F6">
            <w:pPr>
              <w:spacing w:before="120" w:after="120"/>
              <w:rPr>
                <w:rFonts w:cstheme="minorHAnsi"/>
              </w:rPr>
            </w:pPr>
          </w:p>
        </w:tc>
      </w:tr>
    </w:tbl>
    <w:p w14:paraId="364BEFD4" w14:textId="77777777" w:rsidR="007D5E3E" w:rsidRPr="00EA4921" w:rsidRDefault="007D5E3E" w:rsidP="007D5E3E">
      <w:pPr>
        <w:spacing w:after="0" w:line="240" w:lineRule="auto"/>
      </w:pPr>
    </w:p>
    <w:p w14:paraId="0AF1BB43" w14:textId="77777777" w:rsidR="00425486" w:rsidRPr="00EA4921" w:rsidRDefault="00425486">
      <w:r w:rsidRPr="00EA4921">
        <w:br w:type="page"/>
      </w: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2118"/>
        <w:gridCol w:w="1779"/>
        <w:gridCol w:w="2126"/>
        <w:gridCol w:w="993"/>
        <w:gridCol w:w="1327"/>
      </w:tblGrid>
      <w:tr w:rsidR="00EA4921" w:rsidRPr="00EA4921" w14:paraId="481ACD6D" w14:textId="77777777" w:rsidTr="002C3CD2">
        <w:trPr>
          <w:cantSplit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599BB6C8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Nr</w:t>
            </w:r>
            <w:r w:rsidRPr="00EA4921">
              <w:rPr>
                <w:rFonts w:cstheme="minorHAnsi"/>
              </w:rPr>
              <w:br/>
              <w:t>trasy</w:t>
            </w:r>
          </w:p>
        </w:tc>
        <w:tc>
          <w:tcPr>
            <w:tcW w:w="2118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45C00B52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Typ kabla</w:t>
            </w:r>
          </w:p>
        </w:tc>
        <w:tc>
          <w:tcPr>
            <w:tcW w:w="3905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7F1B82" w14:textId="77777777" w:rsidR="00425486" w:rsidRPr="00EA4921" w:rsidRDefault="00425486" w:rsidP="00B975F6">
            <w:pPr>
              <w:spacing w:after="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4"/>
                <w:szCs w:val="4"/>
              </w:rPr>
              <w:br/>
            </w:r>
            <w:r w:rsidRPr="00EA4921">
              <w:rPr>
                <w:rFonts w:cstheme="minorHAnsi"/>
              </w:rPr>
              <w:t>Przebieg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6E4F3872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Długość</w:t>
            </w:r>
            <w:r w:rsidRPr="00EA4921">
              <w:rPr>
                <w:rFonts w:cstheme="minorHAnsi"/>
              </w:rPr>
              <w:br/>
              <w:t xml:space="preserve">[ </w:t>
            </w:r>
            <w:proofErr w:type="spellStart"/>
            <w:r w:rsidRPr="00EA4921">
              <w:rPr>
                <w:rFonts w:cstheme="minorHAnsi"/>
              </w:rPr>
              <w:t>mb</w:t>
            </w:r>
            <w:proofErr w:type="spellEnd"/>
            <w:r w:rsidRPr="00EA4921">
              <w:rPr>
                <w:rFonts w:cstheme="minorHAnsi"/>
              </w:rPr>
              <w:t xml:space="preserve"> ]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70354EBE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Uwagi</w:t>
            </w:r>
          </w:p>
        </w:tc>
      </w:tr>
      <w:tr w:rsidR="00425486" w:rsidRPr="00EA4921" w14:paraId="62B29D29" w14:textId="77777777" w:rsidTr="002C3CD2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47B8EC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118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58E05E9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7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857CC2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od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0FF266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do</w:t>
            </w:r>
          </w:p>
        </w:tc>
        <w:tc>
          <w:tcPr>
            <w:tcW w:w="9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D2F751" w14:textId="77777777" w:rsidR="00425486" w:rsidRPr="00EA4921" w:rsidRDefault="00425486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66A41D" w14:textId="77777777" w:rsidR="00425486" w:rsidRPr="00EA4921" w:rsidRDefault="00425486" w:rsidP="00B975F6">
            <w:pPr>
              <w:spacing w:line="240" w:lineRule="auto"/>
              <w:rPr>
                <w:rFonts w:cstheme="minorHAnsi"/>
              </w:rPr>
            </w:pPr>
          </w:p>
        </w:tc>
      </w:tr>
    </w:tbl>
    <w:p w14:paraId="794429AC" w14:textId="77777777" w:rsidR="00425486" w:rsidRPr="00EA4921" w:rsidRDefault="00425486" w:rsidP="00425486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2118"/>
        <w:gridCol w:w="1779"/>
        <w:gridCol w:w="2126"/>
        <w:gridCol w:w="993"/>
        <w:gridCol w:w="1327"/>
      </w:tblGrid>
      <w:tr w:rsidR="00EA4921" w:rsidRPr="00EA4921" w14:paraId="4F21E253" w14:textId="77777777" w:rsidTr="002C3CD2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B8B7F4" w14:textId="77777777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38S1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75C87B" w14:textId="53C8C648" w:rsidR="007E2A38" w:rsidRPr="00EA4921" w:rsidRDefault="0098369B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BIT 500 Black FR </w:t>
            </w:r>
            <w:r w:rsidR="007E2A38" w:rsidRPr="00EA4921">
              <w:rPr>
                <w:rFonts w:cstheme="minorHAnsi"/>
              </w:rPr>
              <w:t>3 x 1</w:t>
            </w:r>
            <w:r w:rsidR="002C3CD2">
              <w:rPr>
                <w:rFonts w:cstheme="minorHAnsi"/>
              </w:rPr>
              <w:t xml:space="preserve"> (</w:t>
            </w:r>
            <w:r w:rsidR="002C3CD2" w:rsidRPr="002C3CD2">
              <w:rPr>
                <w:rFonts w:cstheme="minorHAnsi"/>
              </w:rPr>
              <w:t>przeznacz</w:t>
            </w:r>
            <w:r w:rsidR="002C3CD2">
              <w:rPr>
                <w:rFonts w:cstheme="minorHAnsi"/>
              </w:rPr>
              <w:t>ony do układania w ziemi)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990EE8" w14:textId="77777777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Presostat 38B1</w:t>
            </w:r>
            <w:r w:rsidRPr="00EA4921">
              <w:rPr>
                <w:rFonts w:cstheme="minorHAnsi"/>
              </w:rPr>
              <w:br/>
              <w:t>ob. pierwotny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DDB1F3" w14:textId="77777777" w:rsidR="007E2A38" w:rsidRPr="00EA4921" w:rsidRDefault="007E2A38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007EAF" w14:textId="77777777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08DD62" w14:textId="77777777" w:rsidR="007E2A38" w:rsidRPr="00EA4921" w:rsidRDefault="007E2A38" w:rsidP="00B975F6">
            <w:pPr>
              <w:spacing w:before="120" w:after="120"/>
              <w:rPr>
                <w:rFonts w:cstheme="minorHAnsi"/>
              </w:rPr>
            </w:pPr>
          </w:p>
        </w:tc>
      </w:tr>
      <w:tr w:rsidR="00EA4921" w:rsidRPr="00EA4921" w14:paraId="0C8A1435" w14:textId="77777777" w:rsidTr="002C3CD2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3B4C91" w14:textId="795EE56A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38S2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F54A71" w14:textId="02E78E78" w:rsidR="007E2A38" w:rsidRPr="00EA4921" w:rsidRDefault="0098369B" w:rsidP="007835B8">
            <w:pPr>
              <w:spacing w:before="120" w:after="120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BIT 500 Black FR </w:t>
            </w:r>
            <w:r w:rsidR="007E2A38" w:rsidRPr="00EA4921">
              <w:rPr>
                <w:rFonts w:cstheme="minorHAnsi"/>
              </w:rPr>
              <w:t>3 x 1</w:t>
            </w:r>
            <w:r w:rsidR="002C3CD2">
              <w:rPr>
                <w:rFonts w:cstheme="minorHAnsi"/>
              </w:rPr>
              <w:t xml:space="preserve"> </w:t>
            </w:r>
            <w:r w:rsidR="002C3CD2">
              <w:rPr>
                <w:rFonts w:cstheme="minorHAnsi"/>
              </w:rPr>
              <w:t>(</w:t>
            </w:r>
            <w:r w:rsidR="002C3CD2" w:rsidRPr="002C3CD2">
              <w:rPr>
                <w:rFonts w:cstheme="minorHAnsi"/>
              </w:rPr>
              <w:t>przeznacz</w:t>
            </w:r>
            <w:r w:rsidR="002C3CD2">
              <w:rPr>
                <w:rFonts w:cstheme="minorHAnsi"/>
              </w:rPr>
              <w:t>ony do układania w ziemi)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359CF4" w14:textId="27CE230C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Presostat 38B2</w:t>
            </w:r>
            <w:r w:rsidRPr="00EA4921">
              <w:rPr>
                <w:rFonts w:cstheme="minorHAnsi"/>
              </w:rPr>
              <w:br/>
              <w:t>ob. wtórny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D3168E" w14:textId="77777777" w:rsidR="007E2A38" w:rsidRPr="00EA4921" w:rsidRDefault="007E2A38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151E39" w14:textId="77777777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356C57" w14:textId="77777777" w:rsidR="007E2A38" w:rsidRPr="00EA4921" w:rsidRDefault="007E2A38" w:rsidP="00B975F6">
            <w:pPr>
              <w:spacing w:before="120" w:after="120"/>
              <w:rPr>
                <w:rFonts w:cstheme="minorHAnsi"/>
              </w:rPr>
            </w:pPr>
          </w:p>
        </w:tc>
      </w:tr>
      <w:tr w:rsidR="007E2A38" w:rsidRPr="00EA4921" w14:paraId="54BB4D15" w14:textId="77777777" w:rsidTr="002C3CD2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142303" w14:textId="41D43FF2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39M1</w:t>
            </w:r>
          </w:p>
        </w:tc>
        <w:tc>
          <w:tcPr>
            <w:tcW w:w="211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74DCD4" w14:textId="215FACB9" w:rsidR="002C3CD2" w:rsidRPr="002C3CD2" w:rsidRDefault="002C3CD2" w:rsidP="002C3CD2">
            <w:pPr>
              <w:spacing w:before="120" w:after="120"/>
              <w:jc w:val="left"/>
              <w:rPr>
                <w:rFonts w:cstheme="minorHAnsi"/>
              </w:rPr>
            </w:pPr>
            <w:r w:rsidRPr="00863857">
              <w:rPr>
                <w:rFonts w:ascii="Arial" w:hAnsi="Arial" w:cs="Arial"/>
                <w:bCs/>
                <w:i/>
                <w:iCs/>
              </w:rPr>
              <w:t>YKY 4x</w:t>
            </w:r>
            <w:proofErr w:type="gramStart"/>
            <w:r w:rsidRPr="00863857">
              <w:rPr>
                <w:rFonts w:ascii="Arial" w:hAnsi="Arial" w:cs="Arial"/>
                <w:bCs/>
                <w:i/>
                <w:iCs/>
              </w:rPr>
              <w:t xml:space="preserve">70 </w:t>
            </w:r>
            <w:r w:rsidR="0098369B" w:rsidRPr="002C3CD2">
              <w:rPr>
                <w:rFonts w:cstheme="minorHAnsi"/>
              </w:rPr>
              <w:t xml:space="preserve"> FR</w:t>
            </w:r>
            <w:proofErr w:type="gramEnd"/>
            <w:r w:rsidR="003E63E2" w:rsidRPr="002C3CD2">
              <w:rPr>
                <w:rFonts w:cstheme="minorHAnsi"/>
              </w:rPr>
              <w:t xml:space="preserve"> </w:t>
            </w:r>
            <w:r w:rsidR="0098369B" w:rsidRPr="002C3CD2">
              <w:rPr>
                <w:rFonts w:cstheme="minorHAnsi"/>
              </w:rPr>
              <w:t>(</w:t>
            </w:r>
            <w:proofErr w:type="spellStart"/>
            <w:r w:rsidR="0098369B" w:rsidRPr="002C3CD2">
              <w:rPr>
                <w:rFonts w:cstheme="minorHAnsi"/>
              </w:rPr>
              <w:t>St</w:t>
            </w:r>
            <w:proofErr w:type="spellEnd"/>
            <w:r w:rsidR="0098369B" w:rsidRPr="002C3CD2">
              <w:rPr>
                <w:rFonts w:cstheme="minorHAnsi"/>
              </w:rPr>
              <w:t xml:space="preserve">) </w:t>
            </w:r>
            <w:r w:rsidR="007E2A38" w:rsidRPr="002C3CD2">
              <w:rPr>
                <w:rFonts w:cstheme="minorHAnsi"/>
              </w:rPr>
              <w:t>2 x 0,75</w:t>
            </w:r>
            <w:r w:rsidRPr="002C3CD2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>(</w:t>
            </w:r>
            <w:r>
              <w:rPr>
                <w:rFonts w:cstheme="minorHAnsi"/>
              </w:rPr>
              <w:t>przewód  przeznaczony d</w:t>
            </w:r>
            <w:r w:rsidRPr="002C3CD2">
              <w:rPr>
                <w:rFonts w:cstheme="minorHAnsi"/>
              </w:rPr>
              <w:t>o przesyłu energii elektrycznej.</w:t>
            </w:r>
          </w:p>
          <w:p w14:paraId="72901635" w14:textId="56BA0735" w:rsidR="007E2A38" w:rsidRPr="002C3CD2" w:rsidRDefault="002C3CD2" w:rsidP="002C3CD2">
            <w:pPr>
              <w:spacing w:before="120" w:after="120"/>
              <w:jc w:val="left"/>
              <w:rPr>
                <w:rFonts w:cstheme="minorHAnsi"/>
              </w:rPr>
            </w:pPr>
            <w:r>
              <w:rPr>
                <w:rFonts w:cstheme="minorHAnsi"/>
              </w:rPr>
              <w:t>Zastosowanie</w:t>
            </w:r>
            <w:r w:rsidR="00611671">
              <w:rPr>
                <w:rFonts w:cstheme="minorHAnsi"/>
              </w:rPr>
              <w:t>:</w:t>
            </w:r>
            <w:r>
              <w:rPr>
                <w:rFonts w:cstheme="minorHAnsi"/>
              </w:rPr>
              <w:t xml:space="preserve"> l</w:t>
            </w:r>
            <w:r w:rsidRPr="002C3CD2">
              <w:rPr>
                <w:rFonts w:cstheme="minorHAnsi"/>
              </w:rPr>
              <w:t>inie elektroenergetyczne prowadzone w powietrzu, wewnątrz i na zewnątrz pomieszczeń, w kanałach kablowych oraz układane bezpośrednio w ziemi”</w:t>
            </w:r>
          </w:p>
        </w:tc>
        <w:tc>
          <w:tcPr>
            <w:tcW w:w="177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B0F3A8" w14:textId="31D6F41F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Czujnik temperatury zewnętrznej 39B1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802602" w14:textId="77777777" w:rsidR="007E2A38" w:rsidRPr="00EA4921" w:rsidRDefault="007E2A38" w:rsidP="00B975F6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3EFA7D" w14:textId="77777777" w:rsidR="007E2A38" w:rsidRPr="00EA4921" w:rsidRDefault="007E2A38" w:rsidP="00B975F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11C4622" w14:textId="77777777" w:rsidR="007E2A38" w:rsidRPr="00EA4921" w:rsidRDefault="007E2A38" w:rsidP="00B975F6">
            <w:pPr>
              <w:spacing w:before="120" w:after="120"/>
              <w:rPr>
                <w:rFonts w:cstheme="minorHAnsi"/>
              </w:rPr>
            </w:pPr>
          </w:p>
        </w:tc>
      </w:tr>
    </w:tbl>
    <w:p w14:paraId="4E736790" w14:textId="77777777" w:rsidR="007E2A38" w:rsidRPr="00EA4921" w:rsidRDefault="007E2A38"/>
    <w:p w14:paraId="6394D541" w14:textId="77777777" w:rsidR="007D5E3E" w:rsidRPr="00EA4921" w:rsidRDefault="007D5E3E"/>
    <w:p w14:paraId="78FBCC27" w14:textId="77777777" w:rsidR="00737419" w:rsidRPr="00EA4921" w:rsidRDefault="00737419" w:rsidP="00737419">
      <w:r w:rsidRPr="00EA4921">
        <w:t>Kabel zasilający dla agregatu tymczasowego</w:t>
      </w: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737419" w:rsidRPr="00EA4921" w14:paraId="3E786416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D3DDD0" w14:textId="77777777" w:rsidR="00737419" w:rsidRPr="00EA4921" w:rsidRDefault="0073741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80E1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F17943" w14:textId="663F2A20" w:rsidR="00737419" w:rsidRPr="00EA4921" w:rsidRDefault="00737419" w:rsidP="00A23C58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YKY</w:t>
            </w:r>
            <w:r w:rsidR="003E63E2" w:rsidRPr="00EA4921">
              <w:rPr>
                <w:rFonts w:cstheme="minorHAnsi"/>
              </w:rPr>
              <w:t xml:space="preserve"> </w:t>
            </w:r>
            <w:r w:rsidRPr="00EA4921">
              <w:rPr>
                <w:rFonts w:cstheme="minorHAnsi"/>
              </w:rPr>
              <w:t>4 x 70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C5CD30" w14:textId="77777777" w:rsidR="00737419" w:rsidRPr="00EA4921" w:rsidRDefault="0073741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SK 11/11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15DA012" w14:textId="77777777" w:rsidR="00737419" w:rsidRPr="00EA4921" w:rsidRDefault="00737419" w:rsidP="00A23C58">
            <w:pPr>
              <w:spacing w:beforeLines="40" w:before="96" w:afterLines="40" w:after="96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Agregat tymczasowy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FD2D97C" w14:textId="77777777" w:rsidR="00737419" w:rsidRPr="00EA4921" w:rsidRDefault="00737419" w:rsidP="00A23C58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EE4921" w14:textId="77777777" w:rsidR="00737419" w:rsidRPr="00EA4921" w:rsidRDefault="00737419" w:rsidP="00A23C58">
            <w:pPr>
              <w:spacing w:before="120" w:after="120"/>
              <w:rPr>
                <w:rFonts w:cstheme="minorHAnsi"/>
                <w:sz w:val="20"/>
                <w:szCs w:val="20"/>
              </w:rPr>
            </w:pPr>
            <w:r w:rsidRPr="00EA4921">
              <w:rPr>
                <w:rFonts w:cstheme="minorHAnsi"/>
                <w:sz w:val="20"/>
                <w:szCs w:val="20"/>
              </w:rPr>
              <w:t>Kabel nowy</w:t>
            </w:r>
            <w:r w:rsidRPr="00EA4921">
              <w:rPr>
                <w:rFonts w:cstheme="minorHAnsi"/>
                <w:sz w:val="20"/>
                <w:szCs w:val="20"/>
              </w:rPr>
              <w:br/>
              <w:t xml:space="preserve">W rurze </w:t>
            </w:r>
            <w:proofErr w:type="spellStart"/>
            <w:r w:rsidRPr="00EA4921">
              <w:rPr>
                <w:rFonts w:cstheme="minorHAnsi"/>
                <w:sz w:val="20"/>
                <w:szCs w:val="20"/>
              </w:rPr>
              <w:t>Arota</w:t>
            </w:r>
            <w:proofErr w:type="spellEnd"/>
          </w:p>
        </w:tc>
      </w:tr>
    </w:tbl>
    <w:p w14:paraId="515850C9" w14:textId="77777777" w:rsidR="007E2A38" w:rsidRPr="00EA4921" w:rsidRDefault="007E2A38" w:rsidP="00737419"/>
    <w:p w14:paraId="4DA79476" w14:textId="77777777" w:rsidR="007D5E3E" w:rsidRPr="00EA4921" w:rsidRDefault="007D5E3E" w:rsidP="00737419"/>
    <w:p w14:paraId="5CD4D53A" w14:textId="77777777" w:rsidR="00737419" w:rsidRPr="00EA4921" w:rsidRDefault="00737419" w:rsidP="00737419">
      <w:r w:rsidRPr="00EA4921">
        <w:t>Kable komunikacyjne</w:t>
      </w: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682F9E" w:rsidRPr="00EA4921" w14:paraId="478E9BFD" w14:textId="77777777" w:rsidTr="007E2A3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D445FD" w14:textId="41BEDAEA" w:rsidR="007E2A38" w:rsidRPr="00EA4921" w:rsidRDefault="007E2A38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</w:t>
            </w:r>
            <w:r w:rsidR="006C3B14" w:rsidRPr="00EA4921">
              <w:rPr>
                <w:rFonts w:cstheme="minorHAnsi"/>
              </w:rPr>
              <w:t>0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78DDAF8" w14:textId="5CB0F2BC" w:rsidR="007E2A38" w:rsidRPr="00EA4921" w:rsidRDefault="007E2A38" w:rsidP="00D32259">
            <w:pPr>
              <w:spacing w:before="80" w:line="240" w:lineRule="auto"/>
              <w:jc w:val="left"/>
              <w:rPr>
                <w:sz w:val="20"/>
                <w:szCs w:val="20"/>
                <w:bdr w:val="none" w:sz="0" w:space="0" w:color="auto" w:frame="1"/>
              </w:rPr>
            </w:pPr>
            <w:bookmarkStart w:id="19" w:name="_Hlk168064792"/>
            <w:r w:rsidRPr="00EA4921">
              <w:rPr>
                <w:sz w:val="20"/>
                <w:szCs w:val="20"/>
                <w:bdr w:val="none" w:sz="0" w:space="0" w:color="auto" w:frame="1"/>
              </w:rPr>
              <w:t>Kabel światłowodowy</w:t>
            </w:r>
            <w:r w:rsidR="00682F9E" w:rsidRPr="00EA4921">
              <w:rPr>
                <w:sz w:val="20"/>
                <w:szCs w:val="20"/>
                <w:bdr w:val="none" w:sz="0" w:space="0" w:color="auto" w:frame="1"/>
              </w:rPr>
              <w:br/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t>zewnętrzny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  <w:t>Z-</w:t>
            </w:r>
            <w:proofErr w:type="spellStart"/>
            <w:proofErr w:type="gramStart"/>
            <w:r w:rsidRPr="00EA4921">
              <w:rPr>
                <w:sz w:val="20"/>
                <w:szCs w:val="20"/>
                <w:bdr w:val="none" w:sz="0" w:space="0" w:color="auto" w:frame="1"/>
              </w:rPr>
              <w:t>XOTKtsdDb</w:t>
            </w:r>
            <w:proofErr w:type="spell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:</w:t>
            </w:r>
            <w:proofErr w:type="gram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  <w:t>8 włókien</w:t>
            </w:r>
            <w:bookmarkEnd w:id="19"/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81630B0" w14:textId="77777777" w:rsidR="007E2A38" w:rsidRPr="00EA4921" w:rsidRDefault="007E2A38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  <w:r w:rsidRPr="00EA4921">
              <w:rPr>
                <w:rFonts w:cstheme="minorHAnsi"/>
              </w:rPr>
              <w:br/>
              <w:t>w pompowni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656AC8C" w14:textId="77777777" w:rsidR="007E2A38" w:rsidRPr="00EA4921" w:rsidRDefault="007E2A38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fabryczna agregatu AG-2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26642F" w14:textId="77777777" w:rsidR="007E2A38" w:rsidRPr="00EA4921" w:rsidRDefault="007E2A38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240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DE1313" w14:textId="410ABE4E" w:rsidR="007E2A38" w:rsidRPr="00EA4921" w:rsidRDefault="007E2A38" w:rsidP="00682F9E">
            <w:pPr>
              <w:spacing w:before="80" w:line="240" w:lineRule="auto"/>
              <w:rPr>
                <w:rFonts w:cstheme="minorHAnsi"/>
              </w:rPr>
            </w:pPr>
          </w:p>
        </w:tc>
      </w:tr>
    </w:tbl>
    <w:p w14:paraId="234EF1C7" w14:textId="269E1265" w:rsidR="007E2A38" w:rsidRPr="00EA4921" w:rsidRDefault="007E2A38" w:rsidP="007E2A38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62413ED7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9A6D84" w14:textId="46782758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68577D" w14:textId="192EB7AA" w:rsidR="006C3B14" w:rsidRPr="00EA4921" w:rsidRDefault="006C3B14" w:rsidP="00D32259">
            <w:pPr>
              <w:spacing w:before="80" w:line="240" w:lineRule="auto"/>
              <w:jc w:val="left"/>
              <w:rPr>
                <w:rFonts w:cstheme="minorHAnsi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>Kabel U</w:t>
            </w:r>
            <w:r w:rsidR="00FD1C6C" w:rsidRPr="00EA4921">
              <w:rPr>
                <w:sz w:val="20"/>
                <w:szCs w:val="20"/>
                <w:bdr w:val="none" w:sz="0" w:space="0" w:color="auto" w:frame="1"/>
              </w:rPr>
              <w:t xml:space="preserve">/FTP </w:t>
            </w:r>
            <w:r w:rsidR="00E8323A" w:rsidRPr="00EA4921">
              <w:rPr>
                <w:sz w:val="20"/>
                <w:szCs w:val="20"/>
                <w:bdr w:val="none" w:sz="0" w:space="0" w:color="auto" w:frame="1"/>
              </w:rPr>
              <w:br/>
            </w:r>
            <w:r w:rsidR="00FF4C33" w:rsidRPr="00EA4921">
              <w:rPr>
                <w:sz w:val="20"/>
                <w:szCs w:val="20"/>
                <w:bdr w:val="none" w:sz="0" w:space="0" w:color="auto" w:frame="1"/>
              </w:rPr>
              <w:t>kat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6 </w:t>
            </w:r>
            <w:r w:rsidR="00E8323A" w:rsidRPr="00EA4921">
              <w:rPr>
                <w:sz w:val="20"/>
                <w:szCs w:val="20"/>
                <w:bdr w:val="none" w:sz="0" w:space="0" w:color="auto" w:frame="1"/>
              </w:rPr>
              <w:br/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t>skrętka do ziemi 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F13E09" w14:textId="23456569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E5C120" w14:textId="37F0C5F3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fabryczna agregatu AG-1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2ECB01" w14:textId="77777777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F2ED229" w14:textId="77777777" w:rsidR="006C3B14" w:rsidRPr="00EA4921" w:rsidRDefault="006C3B14" w:rsidP="001F61AB">
            <w:pPr>
              <w:spacing w:before="80" w:line="240" w:lineRule="auto"/>
              <w:rPr>
                <w:rFonts w:cstheme="minorHAnsi"/>
              </w:rPr>
            </w:pPr>
          </w:p>
        </w:tc>
      </w:tr>
      <w:tr w:rsidR="00EA4921" w:rsidRPr="00EA4921" w14:paraId="6C59008D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C04F3D9" w14:textId="45031BD1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K45.2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0BCD9C" w14:textId="2E1B0798" w:rsidR="006C3B14" w:rsidRPr="00EA4921" w:rsidRDefault="00E8323A" w:rsidP="00D32259">
            <w:pPr>
              <w:spacing w:before="80" w:line="240" w:lineRule="auto"/>
              <w:jc w:val="left"/>
              <w:rPr>
                <w:rFonts w:cstheme="minorHAnsi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U/FTP 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</w:r>
            <w:r w:rsidR="00FF4C33" w:rsidRPr="00EA4921">
              <w:rPr>
                <w:sz w:val="20"/>
                <w:szCs w:val="20"/>
                <w:bdr w:val="none" w:sz="0" w:space="0" w:color="auto" w:frame="1"/>
              </w:rPr>
              <w:t>kat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6 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  <w:t>skrętka do ziemi 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DBA43B" w14:textId="2E1F45C0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3814A6" w14:textId="77777777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fabryczna agregatu AG-2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7CD409" w14:textId="77777777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DF374A" w14:textId="54339246" w:rsidR="006C3B14" w:rsidRPr="00EA4921" w:rsidRDefault="006C3B14" w:rsidP="006C3B14">
            <w:pPr>
              <w:spacing w:before="80" w:line="240" w:lineRule="auto"/>
              <w:rPr>
                <w:rFonts w:cstheme="minorHAnsi"/>
              </w:rPr>
            </w:pPr>
          </w:p>
        </w:tc>
      </w:tr>
      <w:tr w:rsidR="006C3B14" w:rsidRPr="00EA4921" w14:paraId="71FA6643" w14:textId="77777777" w:rsidTr="00A23C58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770601" w14:textId="77777777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2E13AD" w14:textId="66D59653" w:rsidR="006C3B14" w:rsidRPr="00EA4921" w:rsidRDefault="00E8323A" w:rsidP="00D32259">
            <w:pPr>
              <w:spacing w:before="80" w:line="240" w:lineRule="auto"/>
              <w:jc w:val="left"/>
              <w:rPr>
                <w:rFonts w:cstheme="minorHAnsi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U/FTP 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</w:r>
            <w:r w:rsidR="00FF4C33" w:rsidRPr="00EA4921">
              <w:rPr>
                <w:sz w:val="20"/>
                <w:szCs w:val="20"/>
                <w:bdr w:val="none" w:sz="0" w:space="0" w:color="auto" w:frame="1"/>
              </w:rPr>
              <w:t>kat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6 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  <w:t>skrętka do ziemi 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B5C058" w14:textId="001358B5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A0CA69" w14:textId="77777777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fabryczna agregatu AG-3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281DAD6" w14:textId="77777777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AB52286" w14:textId="597F5C66" w:rsidR="006C3B14" w:rsidRPr="00EA4921" w:rsidRDefault="006C3B14" w:rsidP="006C3B14">
            <w:pPr>
              <w:spacing w:before="80" w:line="240" w:lineRule="auto"/>
              <w:rPr>
                <w:rFonts w:cstheme="minorHAnsi"/>
              </w:rPr>
            </w:pPr>
          </w:p>
        </w:tc>
      </w:tr>
    </w:tbl>
    <w:p w14:paraId="2E3214A6" w14:textId="63CF0BE2" w:rsidR="007E2A38" w:rsidRPr="00EA4921" w:rsidRDefault="007E2A38" w:rsidP="00737419">
      <w:pPr>
        <w:spacing w:after="0" w:line="240" w:lineRule="auto"/>
      </w:pPr>
    </w:p>
    <w:p w14:paraId="1907D4D7" w14:textId="77777777" w:rsidR="007E2A38" w:rsidRPr="00EA4921" w:rsidRDefault="007E2A38">
      <w:r w:rsidRPr="00EA4921">
        <w:br w:type="page"/>
      </w: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2B3403E8" w14:textId="77777777" w:rsidTr="00B975F6">
        <w:trPr>
          <w:cantSplit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3125A2CF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Nr</w:t>
            </w:r>
            <w:r w:rsidRPr="00EA4921">
              <w:rPr>
                <w:rFonts w:cstheme="minorHAnsi"/>
              </w:rPr>
              <w:br/>
              <w:t>trasy</w:t>
            </w:r>
          </w:p>
        </w:tc>
        <w:tc>
          <w:tcPr>
            <w:tcW w:w="1629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0BE3B0BA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Typ kabla</w:t>
            </w:r>
          </w:p>
        </w:tc>
        <w:tc>
          <w:tcPr>
            <w:tcW w:w="4394" w:type="dxa"/>
            <w:gridSpan w:val="2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FF74A9" w14:textId="77777777" w:rsidR="007D5E3E" w:rsidRPr="00EA4921" w:rsidRDefault="007D5E3E" w:rsidP="00B975F6">
            <w:pPr>
              <w:spacing w:after="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4"/>
                <w:szCs w:val="4"/>
              </w:rPr>
              <w:br/>
            </w:r>
            <w:r w:rsidRPr="00EA4921">
              <w:rPr>
                <w:rFonts w:cstheme="minorHAnsi"/>
              </w:rPr>
              <w:t>Przebieg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3B2B4DDD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Długość</w:t>
            </w:r>
            <w:r w:rsidRPr="00EA4921">
              <w:rPr>
                <w:rFonts w:cstheme="minorHAnsi"/>
              </w:rPr>
              <w:br/>
              <w:t xml:space="preserve">[ </w:t>
            </w:r>
            <w:proofErr w:type="spellStart"/>
            <w:r w:rsidRPr="00EA4921">
              <w:rPr>
                <w:rFonts w:cstheme="minorHAnsi"/>
              </w:rPr>
              <w:t>mb</w:t>
            </w:r>
            <w:proofErr w:type="spellEnd"/>
            <w:r w:rsidRPr="00EA4921">
              <w:rPr>
                <w:rFonts w:cstheme="minorHAnsi"/>
              </w:rPr>
              <w:t xml:space="preserve"> ]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6" w:space="0" w:color="auto"/>
              <w:right w:val="single" w:sz="6" w:space="0" w:color="auto"/>
            </w:tcBorders>
          </w:tcPr>
          <w:p w14:paraId="0756E24B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  <w:sz w:val="8"/>
                <w:szCs w:val="8"/>
              </w:rPr>
              <w:br/>
            </w:r>
            <w:r w:rsidRPr="00EA4921">
              <w:rPr>
                <w:rFonts w:cstheme="minorHAnsi"/>
              </w:rPr>
              <w:t>Uwagi</w:t>
            </w:r>
          </w:p>
        </w:tc>
      </w:tr>
      <w:tr w:rsidR="007D5E3E" w:rsidRPr="00EA4921" w14:paraId="4371AD94" w14:textId="77777777" w:rsidTr="00B975F6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8698A7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629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9AE915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C76C3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od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94F028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do</w:t>
            </w:r>
          </w:p>
        </w:tc>
        <w:tc>
          <w:tcPr>
            <w:tcW w:w="993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CDF5CA" w14:textId="77777777" w:rsidR="007D5E3E" w:rsidRPr="00EA4921" w:rsidRDefault="007D5E3E" w:rsidP="00B975F6">
            <w:pPr>
              <w:spacing w:line="240" w:lineRule="auto"/>
              <w:jc w:val="center"/>
              <w:rPr>
                <w:rFonts w:cstheme="minorHAnsi"/>
              </w:rPr>
            </w:pPr>
          </w:p>
        </w:tc>
        <w:tc>
          <w:tcPr>
            <w:tcW w:w="1327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5B1641" w14:textId="77777777" w:rsidR="007D5E3E" w:rsidRPr="00EA4921" w:rsidRDefault="007D5E3E" w:rsidP="00B975F6">
            <w:pPr>
              <w:spacing w:line="240" w:lineRule="auto"/>
              <w:rPr>
                <w:rFonts w:cstheme="minorHAnsi"/>
              </w:rPr>
            </w:pPr>
          </w:p>
        </w:tc>
      </w:tr>
    </w:tbl>
    <w:p w14:paraId="7B1CEB2B" w14:textId="77777777" w:rsidR="007D5E3E" w:rsidRPr="00EA4921" w:rsidRDefault="007D5E3E" w:rsidP="007D5E3E">
      <w:pPr>
        <w:spacing w:after="0" w:line="240" w:lineRule="auto"/>
      </w:pPr>
    </w:p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EA4921" w:rsidRPr="00EA4921" w14:paraId="5A1FF90C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2515BE" w14:textId="77777777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K45.11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8BFCBB3" w14:textId="77777777" w:rsidR="006C3B14" w:rsidRPr="00EA4921" w:rsidRDefault="006C3B14" w:rsidP="00863BC2">
            <w:pPr>
              <w:spacing w:before="8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</w:t>
            </w:r>
            <w:proofErr w:type="spellStart"/>
            <w:r w:rsidRPr="00EA4921">
              <w:rPr>
                <w:sz w:val="20"/>
                <w:szCs w:val="20"/>
              </w:rPr>
              <w:t>XzTKMXpw</w:t>
            </w:r>
            <w:proofErr w:type="spellEnd"/>
            <w:r w:rsidRPr="00EA4921">
              <w:rPr>
                <w:sz w:val="20"/>
                <w:szCs w:val="20"/>
              </w:rPr>
              <w:t xml:space="preserve"> 2x2x0,8 żelowany do ziemi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F67C46" w14:textId="13BCC072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0A7926" w14:textId="7B8C0E83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23B3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D67A0D" w14:textId="77777777" w:rsidR="006C3B14" w:rsidRPr="00EA4921" w:rsidRDefault="006C3B14" w:rsidP="006C3B14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1516FF" w14:textId="77777777" w:rsidR="006C3B14" w:rsidRPr="00EA4921" w:rsidRDefault="006C3B14" w:rsidP="006C3B14">
            <w:pPr>
              <w:spacing w:before="80" w:line="240" w:lineRule="auto"/>
              <w:rPr>
                <w:rFonts w:cstheme="minorHAnsi"/>
              </w:rPr>
            </w:pPr>
          </w:p>
        </w:tc>
      </w:tr>
      <w:tr w:rsidR="00EA4921" w:rsidRPr="00EA4921" w14:paraId="180D8747" w14:textId="77777777" w:rsidTr="001F61AB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BE652E" w14:textId="025E1BE3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K45.12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F3C7BB0" w14:textId="77777777" w:rsidR="006C3B14" w:rsidRPr="00EA4921" w:rsidRDefault="006C3B14" w:rsidP="00863BC2">
            <w:pPr>
              <w:spacing w:before="80" w:line="240" w:lineRule="auto"/>
              <w:jc w:val="left"/>
              <w:rPr>
                <w:sz w:val="20"/>
                <w:szCs w:val="20"/>
                <w:bdr w:val="none" w:sz="0" w:space="0" w:color="auto" w:frame="1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</w:t>
            </w:r>
            <w:proofErr w:type="spellStart"/>
            <w:r w:rsidRPr="00EA4921">
              <w:rPr>
                <w:sz w:val="20"/>
                <w:szCs w:val="20"/>
                <w:bdr w:val="none" w:sz="0" w:space="0" w:color="auto" w:frame="1"/>
              </w:rPr>
              <w:t>XzTKMXpw</w:t>
            </w:r>
            <w:proofErr w:type="spell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2x2x0,8 żelowany do ziemi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E61F0F1" w14:textId="4BEC8AA7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fabryczna agregatu AG-2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53DDF" w14:textId="77777777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23B3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035247" w14:textId="77777777" w:rsidR="006C3B14" w:rsidRPr="00EA4921" w:rsidRDefault="006C3B14" w:rsidP="001F61AB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784575" w14:textId="77777777" w:rsidR="006C3B14" w:rsidRPr="00EA4921" w:rsidRDefault="006C3B14" w:rsidP="001F61AB">
            <w:pPr>
              <w:spacing w:before="80" w:line="240" w:lineRule="auto"/>
              <w:rPr>
                <w:rFonts w:cstheme="minorHAnsi"/>
              </w:rPr>
            </w:pPr>
          </w:p>
        </w:tc>
      </w:tr>
      <w:tr w:rsidR="00EA4921" w:rsidRPr="00EA4921" w14:paraId="18F1D39A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A5F460" w14:textId="53764A3E" w:rsidR="00BE1AF9" w:rsidRPr="00EA4921" w:rsidRDefault="00BE1AF9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</w:t>
            </w:r>
            <w:r w:rsidR="006C3B14" w:rsidRPr="00EA4921">
              <w:rPr>
                <w:rFonts w:cstheme="minorHAnsi"/>
              </w:rPr>
              <w:t>3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9CE895" w14:textId="152AC074" w:rsidR="00BE1AF9" w:rsidRPr="00EA4921" w:rsidRDefault="00BE1AF9" w:rsidP="00863BC2">
            <w:pPr>
              <w:spacing w:before="80" w:line="240" w:lineRule="auto"/>
              <w:jc w:val="left"/>
              <w:rPr>
                <w:rFonts w:cstheme="minorHAnsi"/>
                <w:sz w:val="20"/>
                <w:szCs w:val="20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</w:t>
            </w:r>
            <w:proofErr w:type="spellStart"/>
            <w:r w:rsidR="00682F9E" w:rsidRPr="00EA4921">
              <w:rPr>
                <w:sz w:val="20"/>
                <w:szCs w:val="20"/>
              </w:rPr>
              <w:t>XzTKMXpw</w:t>
            </w:r>
            <w:proofErr w:type="spellEnd"/>
            <w:r w:rsidR="00682F9E" w:rsidRPr="00EA4921">
              <w:rPr>
                <w:sz w:val="20"/>
                <w:szCs w:val="20"/>
              </w:rPr>
              <w:t xml:space="preserve"> 2x2x0,8 żelowany do ziemi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937093" w14:textId="4DF06D8D" w:rsidR="00BE1AF9" w:rsidRPr="00EA4921" w:rsidRDefault="006C3B14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fabryczna agregatu AG-2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9528613" w14:textId="06863FE3" w:rsidR="00BE1AF9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2</w:t>
            </w:r>
            <w:r w:rsidR="006C3B14" w:rsidRPr="00EA4921">
              <w:rPr>
                <w:rFonts w:cstheme="minorHAnsi"/>
              </w:rPr>
              <w:t>2</w:t>
            </w:r>
            <w:r w:rsidRPr="00EA4921">
              <w:rPr>
                <w:rFonts w:cstheme="minorHAnsi"/>
              </w:rPr>
              <w:t>B3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EE7C78" w14:textId="77777777" w:rsidR="00BE1AF9" w:rsidRPr="00EA4921" w:rsidRDefault="00BE1AF9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29BAD8" w14:textId="06088E26" w:rsidR="00BE1AF9" w:rsidRPr="00EA4921" w:rsidRDefault="00BE1AF9" w:rsidP="00682F9E">
            <w:pPr>
              <w:spacing w:before="80" w:line="240" w:lineRule="auto"/>
              <w:rPr>
                <w:rFonts w:cstheme="minorHAnsi"/>
              </w:rPr>
            </w:pPr>
          </w:p>
        </w:tc>
      </w:tr>
      <w:tr w:rsidR="00682F9E" w:rsidRPr="00EA4921" w14:paraId="0E85D369" w14:textId="77777777" w:rsidTr="00682F9E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A214FB" w14:textId="4EF16498" w:rsidR="00682F9E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</w:t>
            </w:r>
            <w:r w:rsidR="006C3B14" w:rsidRPr="00EA4921">
              <w:rPr>
                <w:rFonts w:cstheme="minorHAnsi"/>
              </w:rPr>
              <w:t>4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0BAFEF" w14:textId="77777777" w:rsidR="00682F9E" w:rsidRPr="00EA4921" w:rsidRDefault="00682F9E" w:rsidP="00863BC2">
            <w:pPr>
              <w:spacing w:before="80" w:line="240" w:lineRule="auto"/>
              <w:jc w:val="left"/>
              <w:rPr>
                <w:sz w:val="20"/>
                <w:szCs w:val="20"/>
                <w:bdr w:val="none" w:sz="0" w:space="0" w:color="auto" w:frame="1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</w:t>
            </w:r>
            <w:proofErr w:type="spellStart"/>
            <w:r w:rsidRPr="00EA4921">
              <w:rPr>
                <w:sz w:val="20"/>
                <w:szCs w:val="20"/>
                <w:bdr w:val="none" w:sz="0" w:space="0" w:color="auto" w:frame="1"/>
              </w:rPr>
              <w:t>XzTKMXpw</w:t>
            </w:r>
            <w:proofErr w:type="spell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2x2x0,8 żelowany do ziemi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6939FF" w14:textId="754B4B54" w:rsidR="00682F9E" w:rsidRPr="00EA4921" w:rsidRDefault="006C3B14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21B3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E29AC5" w14:textId="252CF905" w:rsidR="00682F9E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Przetwornik przepływu 2</w:t>
            </w:r>
            <w:r w:rsidR="006C3B14" w:rsidRPr="00EA4921">
              <w:rPr>
                <w:rFonts w:cstheme="minorHAnsi"/>
              </w:rPr>
              <w:t>2</w:t>
            </w:r>
            <w:r w:rsidRPr="00EA4921">
              <w:rPr>
                <w:rFonts w:cstheme="minorHAnsi"/>
              </w:rPr>
              <w:t>B3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5834B5" w14:textId="77777777" w:rsidR="00682F9E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EAE5FC" w14:textId="77777777" w:rsidR="00682F9E" w:rsidRPr="00EA4921" w:rsidRDefault="00682F9E" w:rsidP="00682F9E">
            <w:pPr>
              <w:spacing w:before="80" w:line="240" w:lineRule="auto"/>
              <w:rPr>
                <w:rFonts w:cstheme="minorHAnsi"/>
              </w:rPr>
            </w:pPr>
          </w:p>
        </w:tc>
      </w:tr>
      <w:tr w:rsidR="00EA4921" w:rsidRPr="00EA4921" w14:paraId="6673BEDC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191137F" w14:textId="77777777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K45.16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5A5D711" w14:textId="77777777" w:rsidR="00E264DF" w:rsidRPr="00EA4921" w:rsidRDefault="00E264DF" w:rsidP="00863BC2">
            <w:pPr>
              <w:spacing w:before="80" w:line="240" w:lineRule="auto"/>
              <w:jc w:val="left"/>
              <w:rPr>
                <w:sz w:val="20"/>
                <w:szCs w:val="20"/>
                <w:bdr w:val="none" w:sz="0" w:space="0" w:color="auto" w:frame="1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</w:t>
            </w:r>
            <w:proofErr w:type="spellStart"/>
            <w:r w:rsidRPr="00EA4921">
              <w:rPr>
                <w:sz w:val="20"/>
                <w:szCs w:val="20"/>
                <w:bdr w:val="none" w:sz="0" w:space="0" w:color="auto" w:frame="1"/>
              </w:rPr>
              <w:t>XzTKMXpw</w:t>
            </w:r>
            <w:proofErr w:type="spell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2x2x0,8 żelowany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38582F" w14:textId="77777777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  <w:r w:rsidRPr="00EA4921">
              <w:rPr>
                <w:rFonts w:cstheme="minorHAnsi"/>
              </w:rPr>
              <w:br/>
              <w:t>w pompowni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A9BAE9C" w14:textId="77777777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865E9B" w14:textId="77777777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E8222B" w14:textId="77777777" w:rsidR="00E264DF" w:rsidRPr="00EA4921" w:rsidRDefault="00E264DF" w:rsidP="00B975F6">
            <w:pPr>
              <w:spacing w:before="80" w:line="240" w:lineRule="auto"/>
              <w:rPr>
                <w:rFonts w:cstheme="minorHAnsi"/>
              </w:rPr>
            </w:pPr>
          </w:p>
        </w:tc>
      </w:tr>
      <w:tr w:rsidR="00E264DF" w:rsidRPr="00EA4921" w14:paraId="18F950CE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E80CCE" w14:textId="70178D32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K45.17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D3FFD42" w14:textId="4187341F" w:rsidR="00E264DF" w:rsidRPr="00EA4921" w:rsidRDefault="00E264DF" w:rsidP="00863BC2">
            <w:pPr>
              <w:spacing w:before="80" w:line="240" w:lineRule="auto"/>
              <w:jc w:val="left"/>
              <w:rPr>
                <w:sz w:val="20"/>
                <w:szCs w:val="20"/>
                <w:bdr w:val="none" w:sz="0" w:space="0" w:color="auto" w:frame="1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Kabel </w:t>
            </w:r>
            <w:proofErr w:type="spellStart"/>
            <w:r w:rsidRPr="00EA4921">
              <w:rPr>
                <w:sz w:val="20"/>
                <w:szCs w:val="20"/>
                <w:bdr w:val="none" w:sz="0" w:space="0" w:color="auto" w:frame="1"/>
              </w:rPr>
              <w:t>XzTKMXpw</w:t>
            </w:r>
            <w:proofErr w:type="spell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2x2x0,8 żelowany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E3BAEE" w14:textId="7E8C9F38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1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D873ED7" w14:textId="6D9C36D4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88273AF" w14:textId="61570B27" w:rsidR="00E264DF" w:rsidRPr="00EA4921" w:rsidRDefault="00E264DF" w:rsidP="00B975F6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F9CAF2E" w14:textId="77777777" w:rsidR="00E264DF" w:rsidRPr="00EA4921" w:rsidRDefault="00E264DF" w:rsidP="00B975F6">
            <w:pPr>
              <w:spacing w:before="80" w:line="240" w:lineRule="auto"/>
              <w:rPr>
                <w:rFonts w:cstheme="minorHAnsi"/>
              </w:rPr>
            </w:pPr>
          </w:p>
        </w:tc>
      </w:tr>
    </w:tbl>
    <w:p w14:paraId="177D103F" w14:textId="77777777" w:rsidR="00E264DF" w:rsidRPr="00EA4921" w:rsidRDefault="00E264DF"/>
    <w:tbl>
      <w:tblPr>
        <w:tblW w:w="919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851"/>
        <w:gridCol w:w="1629"/>
        <w:gridCol w:w="2268"/>
        <w:gridCol w:w="2126"/>
        <w:gridCol w:w="993"/>
        <w:gridCol w:w="1327"/>
      </w:tblGrid>
      <w:tr w:rsidR="00682F9E" w:rsidRPr="00EA4921" w14:paraId="560002CC" w14:textId="77777777" w:rsidTr="00B975F6">
        <w:trPr>
          <w:cantSplit/>
        </w:trPr>
        <w:tc>
          <w:tcPr>
            <w:tcW w:w="8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1F6D03" w14:textId="52B78392" w:rsidR="00682F9E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K45.1</w:t>
            </w:r>
            <w:r w:rsidR="0019081A" w:rsidRPr="00EA4921">
              <w:rPr>
                <w:rFonts w:cstheme="minorHAnsi"/>
              </w:rPr>
              <w:t>0</w:t>
            </w:r>
          </w:p>
        </w:tc>
        <w:tc>
          <w:tcPr>
            <w:tcW w:w="162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A5F2BE" w14:textId="0BEB6D89" w:rsidR="00682F9E" w:rsidRPr="00EA4921" w:rsidRDefault="00D50E8F" w:rsidP="00863BC2">
            <w:pPr>
              <w:spacing w:before="80" w:line="240" w:lineRule="auto"/>
              <w:jc w:val="left"/>
              <w:rPr>
                <w:sz w:val="20"/>
                <w:szCs w:val="20"/>
                <w:bdr w:val="none" w:sz="0" w:space="0" w:color="auto" w:frame="1"/>
              </w:rPr>
            </w:pPr>
            <w:r w:rsidRPr="00EA4921">
              <w:rPr>
                <w:sz w:val="20"/>
                <w:szCs w:val="20"/>
                <w:bdr w:val="none" w:sz="0" w:space="0" w:color="auto" w:frame="1"/>
              </w:rPr>
              <w:t>Kabel światłowodowy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  <w:t>zewnętrzny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  <w:t>Z-</w:t>
            </w:r>
            <w:proofErr w:type="spellStart"/>
            <w:proofErr w:type="gramStart"/>
            <w:r w:rsidRPr="00EA4921">
              <w:rPr>
                <w:sz w:val="20"/>
                <w:szCs w:val="20"/>
                <w:bdr w:val="none" w:sz="0" w:space="0" w:color="auto" w:frame="1"/>
              </w:rPr>
              <w:t>XOTKtsdDb</w:t>
            </w:r>
            <w:proofErr w:type="spell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:</w:t>
            </w:r>
            <w:proofErr w:type="gramEnd"/>
            <w:r w:rsidRPr="00EA4921">
              <w:rPr>
                <w:sz w:val="20"/>
                <w:szCs w:val="20"/>
                <w:bdr w:val="none" w:sz="0" w:space="0" w:color="auto" w:frame="1"/>
              </w:rPr>
              <w:t xml:space="preserve"> </w:t>
            </w:r>
            <w:r w:rsidRPr="00EA4921">
              <w:rPr>
                <w:sz w:val="20"/>
                <w:szCs w:val="20"/>
                <w:bdr w:val="none" w:sz="0" w:space="0" w:color="auto" w:frame="1"/>
              </w:rPr>
              <w:br/>
              <w:t>8 włókien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5E427B" w14:textId="76B5D652" w:rsidR="00682F9E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A295242" w14:textId="6C06B81E" w:rsidR="00682F9E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BMS w portierni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E458532" w14:textId="2043449E" w:rsidR="00682F9E" w:rsidRPr="00EA4921" w:rsidRDefault="00682F9E" w:rsidP="00682F9E">
            <w:pPr>
              <w:spacing w:before="80" w:line="240" w:lineRule="auto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</w:t>
            </w:r>
            <w:r w:rsidR="001B6204" w:rsidRPr="00EA4921">
              <w:rPr>
                <w:rFonts w:cstheme="minorHAnsi"/>
              </w:rPr>
              <w:t>6</w:t>
            </w:r>
            <w:r w:rsidRPr="00EA4921">
              <w:rPr>
                <w:rFonts w:cstheme="minorHAnsi"/>
              </w:rPr>
              <w:t>0</w:t>
            </w:r>
          </w:p>
        </w:tc>
        <w:tc>
          <w:tcPr>
            <w:tcW w:w="132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C139320" w14:textId="77777777" w:rsidR="00682F9E" w:rsidRPr="00EA4921" w:rsidRDefault="00682F9E" w:rsidP="00682F9E">
            <w:pPr>
              <w:spacing w:before="80" w:line="240" w:lineRule="auto"/>
              <w:rPr>
                <w:rFonts w:cstheme="minorHAnsi"/>
              </w:rPr>
            </w:pPr>
          </w:p>
        </w:tc>
      </w:tr>
    </w:tbl>
    <w:p w14:paraId="6D8B4CAE" w14:textId="77777777" w:rsidR="007E2A38" w:rsidRPr="00EA4921" w:rsidRDefault="007E2A38" w:rsidP="007E2A38"/>
    <w:p w14:paraId="42DDBF27" w14:textId="486C9B99" w:rsidR="005E4DD4" w:rsidRPr="00EA4921" w:rsidRDefault="005E4DD4" w:rsidP="007E2A38">
      <w:r w:rsidRPr="00EA4921">
        <w:br w:type="page"/>
      </w:r>
    </w:p>
    <w:p w14:paraId="1C856AB4" w14:textId="759EDA1C" w:rsidR="00D57829" w:rsidRPr="00EA4921" w:rsidRDefault="00D57829" w:rsidP="00F06EB3">
      <w:pPr>
        <w:pStyle w:val="Nagwek1"/>
        <w:rPr>
          <w:color w:val="auto"/>
        </w:rPr>
      </w:pPr>
      <w:bookmarkStart w:id="20" w:name="_Toc169617408"/>
      <w:r w:rsidRPr="00EA4921">
        <w:rPr>
          <w:color w:val="auto"/>
        </w:rPr>
        <w:lastRenderedPageBreak/>
        <w:t>SPECYFIKACJA ZBIORCZA</w:t>
      </w:r>
      <w:bookmarkEnd w:id="20"/>
    </w:p>
    <w:p w14:paraId="465DF4CD" w14:textId="77777777" w:rsidR="00422751" w:rsidRPr="00EA4921" w:rsidRDefault="00422751" w:rsidP="00422751">
      <w:pPr>
        <w:pStyle w:val="Nagwek2"/>
        <w:rPr>
          <w:color w:val="auto"/>
        </w:rPr>
      </w:pPr>
      <w:bookmarkStart w:id="21" w:name="_Toc169617409"/>
      <w:r w:rsidRPr="00EA4921">
        <w:rPr>
          <w:color w:val="auto"/>
        </w:rPr>
        <w:t>Szafka analizatorów sieci SAS1</w:t>
      </w:r>
      <w:bookmarkEnd w:id="21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F65746" w:rsidRPr="00EA4921" w14:paraId="7021FF5E" w14:textId="77777777" w:rsidTr="000076EF">
        <w:tc>
          <w:tcPr>
            <w:tcW w:w="704" w:type="dxa"/>
          </w:tcPr>
          <w:p w14:paraId="3DD8AAF8" w14:textId="77777777" w:rsidR="00F65746" w:rsidRPr="00EA4921" w:rsidRDefault="00F65746" w:rsidP="007D5E3E">
            <w:pPr>
              <w:spacing w:before="120" w:after="12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3C23C230" w14:textId="77777777" w:rsidR="00F65746" w:rsidRPr="00EA4921" w:rsidRDefault="00F65746" w:rsidP="007D5E3E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42DD79F6" w14:textId="77777777" w:rsidR="00F65746" w:rsidRPr="00EA4921" w:rsidRDefault="00F65746" w:rsidP="007D5E3E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459CB9FE" w14:textId="77777777" w:rsidR="00F65746" w:rsidRPr="00EA4921" w:rsidRDefault="00F65746" w:rsidP="007D5E3E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28982722" w14:textId="77777777" w:rsidR="00F65746" w:rsidRPr="00EA4921" w:rsidRDefault="00F65746" w:rsidP="007D5E3E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6CEDF81D" w14:textId="0054553E" w:rsidR="00F65746" w:rsidRPr="00EA4921" w:rsidRDefault="00F65746" w:rsidP="00F65746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3"/>
        <w:gridCol w:w="1017"/>
        <w:gridCol w:w="4948"/>
        <w:gridCol w:w="706"/>
        <w:gridCol w:w="2260"/>
      </w:tblGrid>
      <w:tr w:rsidR="00EA4921" w:rsidRPr="00EA4921" w14:paraId="320B0A25" w14:textId="77777777" w:rsidTr="00A23C58">
        <w:tc>
          <w:tcPr>
            <w:tcW w:w="703" w:type="dxa"/>
          </w:tcPr>
          <w:p w14:paraId="07AB7C30" w14:textId="77777777" w:rsidR="009A24C2" w:rsidRPr="00EA4921" w:rsidRDefault="009A24C2" w:rsidP="00F77843">
            <w:r w:rsidRPr="00EA4921">
              <w:t>1</w:t>
            </w:r>
          </w:p>
        </w:tc>
        <w:tc>
          <w:tcPr>
            <w:tcW w:w="1017" w:type="dxa"/>
          </w:tcPr>
          <w:p w14:paraId="58C7EEF7" w14:textId="77777777" w:rsidR="009A24C2" w:rsidRPr="00EA4921" w:rsidRDefault="009A24C2" w:rsidP="0012659C">
            <w:pPr>
              <w:jc w:val="left"/>
            </w:pPr>
            <w:r w:rsidRPr="00EA4921">
              <w:t>6A1, 7A1</w:t>
            </w:r>
          </w:p>
        </w:tc>
        <w:tc>
          <w:tcPr>
            <w:tcW w:w="4948" w:type="dxa"/>
          </w:tcPr>
          <w:p w14:paraId="0927560C" w14:textId="77777777" w:rsidR="009A24C2" w:rsidRPr="00EA4921" w:rsidRDefault="009A24C2" w:rsidP="00851286">
            <w:pPr>
              <w:jc w:val="left"/>
              <w:rPr>
                <w:lang w:val="en-US"/>
              </w:rPr>
            </w:pPr>
            <w:proofErr w:type="spellStart"/>
            <w:r w:rsidRPr="00EA4921">
              <w:rPr>
                <w:rStyle w:val="class-name"/>
                <w:lang w:val="en-US"/>
              </w:rPr>
              <w:t>Analizator</w:t>
            </w:r>
            <w:proofErr w:type="spellEnd"/>
            <w:r w:rsidRPr="00EA4921">
              <w:rPr>
                <w:rStyle w:val="class-name"/>
                <w:lang w:val="en-US"/>
              </w:rPr>
              <w:t xml:space="preserve"> </w:t>
            </w:r>
            <w:proofErr w:type="spellStart"/>
            <w:r w:rsidRPr="00EA4921">
              <w:rPr>
                <w:rStyle w:val="class-name"/>
                <w:lang w:val="en-US"/>
              </w:rPr>
              <w:t>sieci</w:t>
            </w:r>
            <w:proofErr w:type="spellEnd"/>
            <w:r w:rsidRPr="00EA4921">
              <w:rPr>
                <w:rStyle w:val="class-name"/>
                <w:lang w:val="en-US"/>
              </w:rPr>
              <w:t xml:space="preserve"> DIRIS A40 RS485 </w:t>
            </w:r>
            <w:proofErr w:type="spellStart"/>
            <w:r w:rsidRPr="00EA4921">
              <w:rPr>
                <w:rStyle w:val="class-name"/>
                <w:lang w:val="en-US"/>
              </w:rPr>
              <w:t>ModBUS</w:t>
            </w:r>
            <w:proofErr w:type="spellEnd"/>
            <w:r w:rsidRPr="00EA4921">
              <w:rPr>
                <w:rStyle w:val="class-name"/>
                <w:lang w:val="en-US"/>
              </w:rPr>
              <w:t xml:space="preserve"> 3I 20</w:t>
            </w:r>
          </w:p>
          <w:p w14:paraId="451CB571" w14:textId="77777777" w:rsidR="009A24C2" w:rsidRPr="00EA4921" w:rsidRDefault="009A24C2" w:rsidP="00851286">
            <w:pPr>
              <w:jc w:val="left"/>
            </w:pPr>
            <w:r w:rsidRPr="00EA4921">
              <w:t xml:space="preserve">Producent: SOCOMEC </w:t>
            </w:r>
          </w:p>
        </w:tc>
        <w:tc>
          <w:tcPr>
            <w:tcW w:w="706" w:type="dxa"/>
          </w:tcPr>
          <w:p w14:paraId="79699AE5" w14:textId="77777777" w:rsidR="009A24C2" w:rsidRPr="00EA4921" w:rsidRDefault="009A24C2" w:rsidP="00F77843">
            <w:r w:rsidRPr="00EA4921">
              <w:t>2</w:t>
            </w:r>
          </w:p>
        </w:tc>
        <w:tc>
          <w:tcPr>
            <w:tcW w:w="2260" w:type="dxa"/>
          </w:tcPr>
          <w:p w14:paraId="63684424" w14:textId="77777777" w:rsidR="009A24C2" w:rsidRPr="00EA4921" w:rsidRDefault="009A24C2" w:rsidP="00F77843"/>
        </w:tc>
      </w:tr>
      <w:tr w:rsidR="00EA4921" w:rsidRPr="00EA4921" w14:paraId="59E8DD37" w14:textId="77777777" w:rsidTr="00A23C58">
        <w:tc>
          <w:tcPr>
            <w:tcW w:w="703" w:type="dxa"/>
          </w:tcPr>
          <w:p w14:paraId="6C910AF3" w14:textId="77777777" w:rsidR="009A24C2" w:rsidRPr="00EA4921" w:rsidRDefault="009A24C2" w:rsidP="00F77843">
            <w:r w:rsidRPr="00EA4921">
              <w:t>2</w:t>
            </w:r>
          </w:p>
        </w:tc>
        <w:tc>
          <w:tcPr>
            <w:tcW w:w="1017" w:type="dxa"/>
          </w:tcPr>
          <w:p w14:paraId="135E007F" w14:textId="77777777" w:rsidR="009A24C2" w:rsidRPr="00EA4921" w:rsidRDefault="009A24C2" w:rsidP="0012659C">
            <w:pPr>
              <w:jc w:val="left"/>
            </w:pPr>
            <w:r w:rsidRPr="00EA4921">
              <w:t>6F1…6F3 7F1…7F3</w:t>
            </w:r>
          </w:p>
        </w:tc>
        <w:tc>
          <w:tcPr>
            <w:tcW w:w="4948" w:type="dxa"/>
          </w:tcPr>
          <w:p w14:paraId="1845B120" w14:textId="77777777" w:rsidR="009A24C2" w:rsidRPr="00EA4921" w:rsidRDefault="009A24C2" w:rsidP="00851286">
            <w:pPr>
              <w:jc w:val="left"/>
            </w:pPr>
            <w:r w:rsidRPr="00EA4921">
              <w:rPr>
                <w:rStyle w:val="class-name"/>
                <w:rFonts w:cstheme="minorHAnsi"/>
              </w:rPr>
              <w:t>Rozłącznik izolacyjny z bezpiecznikami 40A</w:t>
            </w:r>
            <w:r w:rsidRPr="00EA4921">
              <w:rPr>
                <w:rStyle w:val="class-name"/>
                <w:rFonts w:cstheme="minorHAnsi"/>
              </w:rPr>
              <w:br/>
              <w:t>typ</w:t>
            </w:r>
            <w:r w:rsidRPr="00EA4921">
              <w:t xml:space="preserve"> STV D01 6A 3p</w:t>
            </w:r>
          </w:p>
          <w:p w14:paraId="44A8D9D0" w14:textId="77777777" w:rsidR="009A24C2" w:rsidRPr="00EA4921" w:rsidRDefault="009A24C2" w:rsidP="00851286">
            <w:pPr>
              <w:jc w:val="left"/>
            </w:pPr>
            <w:r w:rsidRPr="00EA4921">
              <w:t xml:space="preserve">Producent: ETI </w:t>
            </w:r>
          </w:p>
        </w:tc>
        <w:tc>
          <w:tcPr>
            <w:tcW w:w="706" w:type="dxa"/>
          </w:tcPr>
          <w:p w14:paraId="1CB8DB74" w14:textId="77777777" w:rsidR="009A24C2" w:rsidRPr="00EA4921" w:rsidRDefault="009A24C2" w:rsidP="00F77843">
            <w:r w:rsidRPr="00EA4921">
              <w:t>6</w:t>
            </w:r>
          </w:p>
        </w:tc>
        <w:tc>
          <w:tcPr>
            <w:tcW w:w="2260" w:type="dxa"/>
          </w:tcPr>
          <w:p w14:paraId="7AC7B147" w14:textId="77777777" w:rsidR="009A24C2" w:rsidRPr="00EA4921" w:rsidRDefault="009A24C2" w:rsidP="00F77843"/>
        </w:tc>
      </w:tr>
      <w:tr w:rsidR="009A24C2" w:rsidRPr="00EA4921" w14:paraId="09215FFC" w14:textId="77777777" w:rsidTr="00A23C58">
        <w:tc>
          <w:tcPr>
            <w:tcW w:w="703" w:type="dxa"/>
          </w:tcPr>
          <w:p w14:paraId="557B5A86" w14:textId="77777777" w:rsidR="009A24C2" w:rsidRPr="00EA4921" w:rsidRDefault="009A24C2" w:rsidP="00F77843">
            <w:r w:rsidRPr="00EA4921">
              <w:t>3</w:t>
            </w:r>
          </w:p>
        </w:tc>
        <w:tc>
          <w:tcPr>
            <w:tcW w:w="1017" w:type="dxa"/>
          </w:tcPr>
          <w:p w14:paraId="784CB4D2" w14:textId="77777777" w:rsidR="009A24C2" w:rsidRPr="00EA4921" w:rsidRDefault="009A24C2" w:rsidP="0012659C">
            <w:pPr>
              <w:jc w:val="left"/>
            </w:pPr>
            <w:r w:rsidRPr="00EA4921">
              <w:t>SAS1</w:t>
            </w:r>
          </w:p>
        </w:tc>
        <w:tc>
          <w:tcPr>
            <w:tcW w:w="4948" w:type="dxa"/>
          </w:tcPr>
          <w:p w14:paraId="3ECBEBEE" w14:textId="4F5789A0" w:rsidR="00892686" w:rsidRPr="00EA4921" w:rsidRDefault="009A24C2" w:rsidP="00851286">
            <w:pPr>
              <w:jc w:val="left"/>
            </w:pPr>
            <w:r w:rsidRPr="00EA4921">
              <w:t>Szafka metalowa</w:t>
            </w:r>
            <w:r w:rsidR="003E63E2" w:rsidRPr="00EA4921">
              <w:t xml:space="preserve"> </w:t>
            </w:r>
            <w:r w:rsidRPr="00EA4921">
              <w:t>400x400x250 IP54</w:t>
            </w:r>
            <w:r w:rsidR="00892686" w:rsidRPr="00EA4921">
              <w:t xml:space="preserve"> </w:t>
            </w:r>
            <w:r w:rsidR="00892686" w:rsidRPr="00EA4921">
              <w:br/>
              <w:t>typ NSYS3D4420P</w:t>
            </w:r>
          </w:p>
          <w:p w14:paraId="7545DEBE" w14:textId="78DF9DF0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10" w:history="1">
              <w:r w:rsidRPr="00EA4921">
                <w:rPr>
                  <w:rStyle w:val="Hipercze"/>
                  <w:rFonts w:cstheme="minorHAnsi"/>
                  <w:color w:val="auto"/>
                </w:rPr>
                <w:t>S</w:t>
              </w:r>
              <w:r w:rsidRPr="00EA4921">
                <w:rPr>
                  <w:rStyle w:val="Hipercze"/>
                  <w:color w:val="auto"/>
                </w:rPr>
                <w:t>CHNEIDER</w:t>
              </w:r>
            </w:hyperlink>
          </w:p>
        </w:tc>
        <w:tc>
          <w:tcPr>
            <w:tcW w:w="706" w:type="dxa"/>
          </w:tcPr>
          <w:p w14:paraId="147F0D05" w14:textId="77777777" w:rsidR="009A24C2" w:rsidRPr="00EA4921" w:rsidRDefault="009A24C2" w:rsidP="00F77843">
            <w:r w:rsidRPr="00EA4921">
              <w:t>1</w:t>
            </w:r>
          </w:p>
        </w:tc>
        <w:tc>
          <w:tcPr>
            <w:tcW w:w="2260" w:type="dxa"/>
          </w:tcPr>
          <w:p w14:paraId="6923452B" w14:textId="77777777" w:rsidR="009A24C2" w:rsidRPr="00EA4921" w:rsidRDefault="009A24C2" w:rsidP="00F77843"/>
        </w:tc>
      </w:tr>
    </w:tbl>
    <w:p w14:paraId="606C0676" w14:textId="77777777" w:rsidR="009A24C2" w:rsidRPr="00EA4921" w:rsidRDefault="009A24C2" w:rsidP="009A24C2"/>
    <w:p w14:paraId="2B40B463" w14:textId="77777777" w:rsidR="009A24C2" w:rsidRPr="00EA4921" w:rsidRDefault="009A24C2" w:rsidP="009A24C2">
      <w:r w:rsidRPr="00EA4921">
        <w:t xml:space="preserve">Do zamontowania na kablach </w:t>
      </w:r>
      <w:proofErr w:type="spellStart"/>
      <w:r w:rsidRPr="00EA4921">
        <w:t>odejściowych</w:t>
      </w:r>
      <w:proofErr w:type="spellEnd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3"/>
        <w:gridCol w:w="1017"/>
        <w:gridCol w:w="4948"/>
        <w:gridCol w:w="706"/>
        <w:gridCol w:w="2260"/>
      </w:tblGrid>
      <w:tr w:rsidR="00EA4921" w:rsidRPr="00EA4921" w14:paraId="2C7CC360" w14:textId="77777777" w:rsidTr="00A23C58">
        <w:tc>
          <w:tcPr>
            <w:tcW w:w="703" w:type="dxa"/>
          </w:tcPr>
          <w:p w14:paraId="6C54F36F" w14:textId="77777777" w:rsidR="009A24C2" w:rsidRPr="00EA4921" w:rsidRDefault="009A24C2" w:rsidP="00F77843">
            <w:r w:rsidRPr="00EA4921">
              <w:t>4</w:t>
            </w:r>
          </w:p>
        </w:tc>
        <w:tc>
          <w:tcPr>
            <w:tcW w:w="1017" w:type="dxa"/>
          </w:tcPr>
          <w:p w14:paraId="120BCF61" w14:textId="77777777" w:rsidR="009A24C2" w:rsidRPr="00EA4921" w:rsidRDefault="009A24C2" w:rsidP="0012659C">
            <w:pPr>
              <w:jc w:val="left"/>
            </w:pPr>
            <w:r w:rsidRPr="00EA4921">
              <w:t>6Ppr1…3 7Ppr1…3</w:t>
            </w:r>
          </w:p>
        </w:tc>
        <w:tc>
          <w:tcPr>
            <w:tcW w:w="4948" w:type="dxa"/>
          </w:tcPr>
          <w:p w14:paraId="6A1F7EFF" w14:textId="13136D38" w:rsidR="009A24C2" w:rsidRPr="00EA4921" w:rsidRDefault="009A24C2" w:rsidP="00851286">
            <w:pPr>
              <w:jc w:val="left"/>
            </w:pPr>
            <w:r w:rsidRPr="00EA4921">
              <w:t>Przekładnik prądowy z rozpinanym rdzeniem</w:t>
            </w:r>
            <w:r w:rsidRPr="00EA4921">
              <w:br/>
              <w:t>typ LCTS 50/32SC 0500A:</w:t>
            </w:r>
            <w:r w:rsidR="003E63E2" w:rsidRPr="00EA4921">
              <w:t xml:space="preserve"> </w:t>
            </w:r>
            <w:r w:rsidRPr="00EA4921">
              <w:rPr>
                <w:b/>
                <w:bCs/>
              </w:rPr>
              <w:t>500A/5A</w:t>
            </w:r>
            <w:r w:rsidRPr="00EA4921">
              <w:t>, klasa 1</w:t>
            </w:r>
            <w:r w:rsidRPr="00EA4921">
              <w:br/>
              <w:t>LCTS 5032500500A51</w:t>
            </w:r>
          </w:p>
          <w:p w14:paraId="5557F6C5" w14:textId="63583F12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11" w:history="1">
              <w:r w:rsidRPr="00EA4921">
                <w:rPr>
                  <w:rStyle w:val="Hipercze"/>
                  <w:rFonts w:cstheme="minorHAnsi"/>
                  <w:color w:val="auto"/>
                </w:rPr>
                <w:t>LUMEL</w:t>
              </w:r>
            </w:hyperlink>
          </w:p>
        </w:tc>
        <w:tc>
          <w:tcPr>
            <w:tcW w:w="706" w:type="dxa"/>
          </w:tcPr>
          <w:p w14:paraId="2AA2C041" w14:textId="77777777" w:rsidR="009A24C2" w:rsidRPr="00EA4921" w:rsidRDefault="009A24C2" w:rsidP="00F77843">
            <w:r w:rsidRPr="00EA4921">
              <w:t>6</w:t>
            </w:r>
          </w:p>
        </w:tc>
        <w:tc>
          <w:tcPr>
            <w:tcW w:w="2260" w:type="dxa"/>
          </w:tcPr>
          <w:p w14:paraId="40B64B8A" w14:textId="77777777" w:rsidR="009A24C2" w:rsidRPr="00EA4921" w:rsidRDefault="009A24C2" w:rsidP="00F77843"/>
        </w:tc>
      </w:tr>
      <w:tr w:rsidR="009A24C2" w:rsidRPr="00EA4921" w14:paraId="1D25BF27" w14:textId="77777777" w:rsidTr="00A23C58">
        <w:tc>
          <w:tcPr>
            <w:tcW w:w="703" w:type="dxa"/>
          </w:tcPr>
          <w:p w14:paraId="49601656" w14:textId="77777777" w:rsidR="009A24C2" w:rsidRPr="00EA4921" w:rsidRDefault="009A24C2" w:rsidP="00F77843">
            <w:r w:rsidRPr="00EA4921">
              <w:t>5</w:t>
            </w:r>
          </w:p>
        </w:tc>
        <w:tc>
          <w:tcPr>
            <w:tcW w:w="1017" w:type="dxa"/>
          </w:tcPr>
          <w:p w14:paraId="0645C0A1" w14:textId="77777777" w:rsidR="009A24C2" w:rsidRPr="00EA4921" w:rsidRDefault="009A24C2" w:rsidP="0012659C">
            <w:pPr>
              <w:jc w:val="left"/>
            </w:pPr>
          </w:p>
        </w:tc>
        <w:tc>
          <w:tcPr>
            <w:tcW w:w="4948" w:type="dxa"/>
          </w:tcPr>
          <w:p w14:paraId="3CFB9CBB" w14:textId="77777777" w:rsidR="009A24C2" w:rsidRPr="00EA4921" w:rsidRDefault="009A24C2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6" w:type="dxa"/>
          </w:tcPr>
          <w:p w14:paraId="1BB88D46" w14:textId="77777777" w:rsidR="009A24C2" w:rsidRPr="00EA4921" w:rsidRDefault="009A24C2" w:rsidP="00F77843"/>
        </w:tc>
        <w:tc>
          <w:tcPr>
            <w:tcW w:w="2260" w:type="dxa"/>
          </w:tcPr>
          <w:p w14:paraId="12107A05" w14:textId="77777777" w:rsidR="009A24C2" w:rsidRPr="00EA4921" w:rsidRDefault="009A24C2" w:rsidP="00F77843"/>
        </w:tc>
      </w:tr>
    </w:tbl>
    <w:p w14:paraId="4C22EA86" w14:textId="77777777" w:rsidR="009A24C2" w:rsidRPr="00EA4921" w:rsidRDefault="009A24C2" w:rsidP="009A24C2"/>
    <w:p w14:paraId="7C6BFD6F" w14:textId="5BAB5945" w:rsidR="009A24C2" w:rsidRPr="00EA4921" w:rsidRDefault="009A24C2" w:rsidP="00422751">
      <w:pPr>
        <w:pStyle w:val="Nagwek2"/>
        <w:rPr>
          <w:color w:val="auto"/>
        </w:rPr>
      </w:pPr>
      <w:bookmarkStart w:id="22" w:name="_Toc169617410"/>
      <w:r w:rsidRPr="00EA4921">
        <w:rPr>
          <w:color w:val="auto"/>
        </w:rPr>
        <w:t>Szafka analizatorów sieci SAS2</w:t>
      </w:r>
      <w:bookmarkEnd w:id="22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3"/>
        <w:gridCol w:w="1017"/>
        <w:gridCol w:w="4948"/>
        <w:gridCol w:w="706"/>
        <w:gridCol w:w="2260"/>
      </w:tblGrid>
      <w:tr w:rsidR="00EA4921" w:rsidRPr="00EA4921" w14:paraId="09A1C62E" w14:textId="77777777" w:rsidTr="00A23C58">
        <w:tc>
          <w:tcPr>
            <w:tcW w:w="703" w:type="dxa"/>
          </w:tcPr>
          <w:p w14:paraId="097500EE" w14:textId="77777777" w:rsidR="009A24C2" w:rsidRPr="00EA4921" w:rsidRDefault="009A24C2" w:rsidP="00F77843">
            <w:r w:rsidRPr="00EA4921">
              <w:t>6</w:t>
            </w:r>
          </w:p>
        </w:tc>
        <w:tc>
          <w:tcPr>
            <w:tcW w:w="1017" w:type="dxa"/>
          </w:tcPr>
          <w:p w14:paraId="68B1638E" w14:textId="77777777" w:rsidR="009A24C2" w:rsidRPr="00EA4921" w:rsidRDefault="009A24C2" w:rsidP="0012659C">
            <w:pPr>
              <w:jc w:val="left"/>
            </w:pPr>
            <w:r w:rsidRPr="00EA4921">
              <w:t>8A1</w:t>
            </w:r>
          </w:p>
        </w:tc>
        <w:tc>
          <w:tcPr>
            <w:tcW w:w="4948" w:type="dxa"/>
          </w:tcPr>
          <w:p w14:paraId="78452828" w14:textId="77777777" w:rsidR="009A24C2" w:rsidRPr="00EA4921" w:rsidRDefault="009A24C2" w:rsidP="00851286">
            <w:pPr>
              <w:jc w:val="left"/>
              <w:rPr>
                <w:lang w:val="en-US"/>
              </w:rPr>
            </w:pPr>
            <w:proofErr w:type="spellStart"/>
            <w:r w:rsidRPr="00EA4921">
              <w:rPr>
                <w:rStyle w:val="class-name"/>
                <w:lang w:val="en-US"/>
              </w:rPr>
              <w:t>Analizator</w:t>
            </w:r>
            <w:proofErr w:type="spellEnd"/>
            <w:r w:rsidRPr="00EA4921">
              <w:rPr>
                <w:rStyle w:val="class-name"/>
                <w:lang w:val="en-US"/>
              </w:rPr>
              <w:t xml:space="preserve"> </w:t>
            </w:r>
            <w:proofErr w:type="spellStart"/>
            <w:r w:rsidRPr="00EA4921">
              <w:rPr>
                <w:rStyle w:val="class-name"/>
                <w:lang w:val="en-US"/>
              </w:rPr>
              <w:t>sieci</w:t>
            </w:r>
            <w:proofErr w:type="spellEnd"/>
            <w:r w:rsidRPr="00EA4921">
              <w:rPr>
                <w:rStyle w:val="class-name"/>
                <w:lang w:val="en-US"/>
              </w:rPr>
              <w:t xml:space="preserve"> DIRIS A40 RS485 </w:t>
            </w:r>
            <w:proofErr w:type="spellStart"/>
            <w:r w:rsidRPr="00EA4921">
              <w:rPr>
                <w:rStyle w:val="class-name"/>
                <w:lang w:val="en-US"/>
              </w:rPr>
              <w:t>ModBUS</w:t>
            </w:r>
            <w:proofErr w:type="spellEnd"/>
            <w:r w:rsidRPr="00EA4921">
              <w:rPr>
                <w:rStyle w:val="class-name"/>
                <w:lang w:val="en-US"/>
              </w:rPr>
              <w:t xml:space="preserve"> 3I 20</w:t>
            </w:r>
          </w:p>
          <w:p w14:paraId="1022841D" w14:textId="77777777" w:rsidR="009A24C2" w:rsidRPr="00EA4921" w:rsidRDefault="009A24C2" w:rsidP="00851286">
            <w:pPr>
              <w:jc w:val="left"/>
            </w:pPr>
            <w:r w:rsidRPr="00EA4921">
              <w:t xml:space="preserve">Producent: SOCOMEC </w:t>
            </w:r>
          </w:p>
        </w:tc>
        <w:tc>
          <w:tcPr>
            <w:tcW w:w="706" w:type="dxa"/>
          </w:tcPr>
          <w:p w14:paraId="1733107F" w14:textId="77777777" w:rsidR="009A24C2" w:rsidRPr="00EA4921" w:rsidRDefault="009A24C2" w:rsidP="00F77843">
            <w:r w:rsidRPr="00EA4921">
              <w:t>1</w:t>
            </w:r>
          </w:p>
        </w:tc>
        <w:tc>
          <w:tcPr>
            <w:tcW w:w="2260" w:type="dxa"/>
          </w:tcPr>
          <w:p w14:paraId="1D0CA850" w14:textId="77777777" w:rsidR="009A24C2" w:rsidRPr="00EA4921" w:rsidRDefault="009A24C2" w:rsidP="00F77843"/>
        </w:tc>
      </w:tr>
      <w:tr w:rsidR="00EA4921" w:rsidRPr="00EA4921" w14:paraId="484BD6CE" w14:textId="77777777" w:rsidTr="00A23C58">
        <w:tc>
          <w:tcPr>
            <w:tcW w:w="703" w:type="dxa"/>
          </w:tcPr>
          <w:p w14:paraId="1E3C8045" w14:textId="77777777" w:rsidR="009A24C2" w:rsidRPr="00EA4921" w:rsidRDefault="009A24C2" w:rsidP="00F77843">
            <w:r w:rsidRPr="00EA4921">
              <w:t>7</w:t>
            </w:r>
          </w:p>
        </w:tc>
        <w:tc>
          <w:tcPr>
            <w:tcW w:w="1017" w:type="dxa"/>
          </w:tcPr>
          <w:p w14:paraId="12119B54" w14:textId="77777777" w:rsidR="009A24C2" w:rsidRPr="00EA4921" w:rsidRDefault="009A24C2" w:rsidP="0012659C">
            <w:pPr>
              <w:jc w:val="left"/>
            </w:pPr>
            <w:r w:rsidRPr="00EA4921">
              <w:t>8F1…8F3</w:t>
            </w:r>
          </w:p>
        </w:tc>
        <w:tc>
          <w:tcPr>
            <w:tcW w:w="4948" w:type="dxa"/>
          </w:tcPr>
          <w:p w14:paraId="4880AB33" w14:textId="77777777" w:rsidR="009A24C2" w:rsidRPr="00EA4921" w:rsidRDefault="009A24C2" w:rsidP="00851286">
            <w:pPr>
              <w:jc w:val="left"/>
            </w:pPr>
            <w:r w:rsidRPr="00EA4921">
              <w:rPr>
                <w:rStyle w:val="class-name"/>
                <w:rFonts w:cstheme="minorHAnsi"/>
              </w:rPr>
              <w:t>Rozłącznik izolacyjny z bezpiecznikami 40A</w:t>
            </w:r>
            <w:r w:rsidRPr="00EA4921">
              <w:rPr>
                <w:rStyle w:val="class-name"/>
                <w:rFonts w:cstheme="minorHAnsi"/>
              </w:rPr>
              <w:br/>
              <w:t>typ</w:t>
            </w:r>
            <w:r w:rsidRPr="00EA4921">
              <w:t xml:space="preserve"> STV D01 6A 3p</w:t>
            </w:r>
          </w:p>
          <w:p w14:paraId="0B349A86" w14:textId="77777777" w:rsidR="009A24C2" w:rsidRPr="00EA4921" w:rsidRDefault="009A24C2" w:rsidP="00851286">
            <w:pPr>
              <w:jc w:val="left"/>
            </w:pPr>
            <w:r w:rsidRPr="00EA4921">
              <w:t xml:space="preserve">Producent: ETI </w:t>
            </w:r>
          </w:p>
        </w:tc>
        <w:tc>
          <w:tcPr>
            <w:tcW w:w="706" w:type="dxa"/>
          </w:tcPr>
          <w:p w14:paraId="7C18B5BB" w14:textId="77777777" w:rsidR="009A24C2" w:rsidRPr="00EA4921" w:rsidRDefault="009A24C2" w:rsidP="00F77843">
            <w:r w:rsidRPr="00EA4921">
              <w:t>3</w:t>
            </w:r>
          </w:p>
        </w:tc>
        <w:tc>
          <w:tcPr>
            <w:tcW w:w="2260" w:type="dxa"/>
          </w:tcPr>
          <w:p w14:paraId="5B00C9D5" w14:textId="77777777" w:rsidR="009A24C2" w:rsidRPr="00EA4921" w:rsidRDefault="009A24C2" w:rsidP="00F77843"/>
        </w:tc>
      </w:tr>
      <w:tr w:rsidR="009A24C2" w:rsidRPr="00EA4921" w14:paraId="701EF0F8" w14:textId="77777777" w:rsidTr="00A23C58">
        <w:tc>
          <w:tcPr>
            <w:tcW w:w="703" w:type="dxa"/>
          </w:tcPr>
          <w:p w14:paraId="207C824B" w14:textId="77777777" w:rsidR="009A24C2" w:rsidRPr="00EA4921" w:rsidRDefault="009A24C2" w:rsidP="00F77843">
            <w:r w:rsidRPr="00EA4921">
              <w:t>8</w:t>
            </w:r>
          </w:p>
        </w:tc>
        <w:tc>
          <w:tcPr>
            <w:tcW w:w="1017" w:type="dxa"/>
          </w:tcPr>
          <w:p w14:paraId="639F2879" w14:textId="77777777" w:rsidR="009A24C2" w:rsidRPr="00EA4921" w:rsidRDefault="009A24C2" w:rsidP="0012659C">
            <w:pPr>
              <w:jc w:val="left"/>
            </w:pPr>
            <w:r w:rsidRPr="00EA4921">
              <w:t>SAS2</w:t>
            </w:r>
          </w:p>
        </w:tc>
        <w:tc>
          <w:tcPr>
            <w:tcW w:w="4948" w:type="dxa"/>
          </w:tcPr>
          <w:p w14:paraId="6BE090C2" w14:textId="49F35C2F" w:rsidR="009A24C2" w:rsidRPr="00EA4921" w:rsidRDefault="009A24C2" w:rsidP="00851286">
            <w:pPr>
              <w:jc w:val="left"/>
            </w:pPr>
            <w:r w:rsidRPr="00EA4921">
              <w:t>Szafka metalowa</w:t>
            </w:r>
            <w:r w:rsidR="003E63E2" w:rsidRPr="00EA4921">
              <w:t xml:space="preserve"> </w:t>
            </w:r>
            <w:r w:rsidRPr="00EA4921">
              <w:t>400x400x250 IP54</w:t>
            </w:r>
            <w:r w:rsidR="00D50A3F" w:rsidRPr="00EA4921">
              <w:br/>
              <w:t>typ NSYS3D4420P</w:t>
            </w:r>
          </w:p>
          <w:p w14:paraId="211E4469" w14:textId="6A691EF6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12" w:history="1">
              <w:r w:rsidRPr="00EA4921">
                <w:rPr>
                  <w:rStyle w:val="Hipercze"/>
                  <w:rFonts w:cstheme="minorHAnsi"/>
                  <w:color w:val="auto"/>
                </w:rPr>
                <w:t>S</w:t>
              </w:r>
              <w:r w:rsidRPr="00EA4921">
                <w:rPr>
                  <w:rStyle w:val="Hipercze"/>
                  <w:color w:val="auto"/>
                </w:rPr>
                <w:t>CHNEIDER</w:t>
              </w:r>
            </w:hyperlink>
          </w:p>
        </w:tc>
        <w:tc>
          <w:tcPr>
            <w:tcW w:w="706" w:type="dxa"/>
          </w:tcPr>
          <w:p w14:paraId="21333335" w14:textId="77777777" w:rsidR="009A24C2" w:rsidRPr="00EA4921" w:rsidRDefault="009A24C2" w:rsidP="00F77843">
            <w:r w:rsidRPr="00EA4921">
              <w:t>1</w:t>
            </w:r>
          </w:p>
        </w:tc>
        <w:tc>
          <w:tcPr>
            <w:tcW w:w="2260" w:type="dxa"/>
          </w:tcPr>
          <w:p w14:paraId="44404189" w14:textId="77777777" w:rsidR="009A24C2" w:rsidRPr="00EA4921" w:rsidRDefault="009A24C2" w:rsidP="00F77843"/>
        </w:tc>
      </w:tr>
    </w:tbl>
    <w:p w14:paraId="6E0F4FE1" w14:textId="77777777" w:rsidR="009A24C2" w:rsidRPr="00EA4921" w:rsidRDefault="009A24C2" w:rsidP="009A24C2"/>
    <w:p w14:paraId="5C785942" w14:textId="77777777" w:rsidR="009A24C2" w:rsidRPr="00EA4921" w:rsidRDefault="009A24C2" w:rsidP="009A24C2">
      <w:r w:rsidRPr="00EA4921">
        <w:t xml:space="preserve">Do zamontowania na kablach </w:t>
      </w:r>
      <w:proofErr w:type="spellStart"/>
      <w:r w:rsidRPr="00EA4921">
        <w:t>odejściowych</w:t>
      </w:r>
      <w:proofErr w:type="spellEnd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3"/>
        <w:gridCol w:w="1017"/>
        <w:gridCol w:w="4948"/>
        <w:gridCol w:w="706"/>
        <w:gridCol w:w="2260"/>
      </w:tblGrid>
      <w:tr w:rsidR="00EA4921" w:rsidRPr="00EA4921" w14:paraId="72F2A87A" w14:textId="77777777" w:rsidTr="00A23C58">
        <w:tc>
          <w:tcPr>
            <w:tcW w:w="703" w:type="dxa"/>
          </w:tcPr>
          <w:p w14:paraId="10050FD2" w14:textId="77777777" w:rsidR="009A24C2" w:rsidRPr="00EA4921" w:rsidRDefault="009A24C2" w:rsidP="00F77843">
            <w:r w:rsidRPr="00EA4921">
              <w:t>9</w:t>
            </w:r>
          </w:p>
        </w:tc>
        <w:tc>
          <w:tcPr>
            <w:tcW w:w="1017" w:type="dxa"/>
          </w:tcPr>
          <w:p w14:paraId="2D3CB2C6" w14:textId="77777777" w:rsidR="009A24C2" w:rsidRPr="00EA4921" w:rsidRDefault="009A24C2" w:rsidP="00BD0149">
            <w:pPr>
              <w:jc w:val="left"/>
            </w:pPr>
            <w:r w:rsidRPr="00EA4921">
              <w:t>8Ppr1…3</w:t>
            </w:r>
          </w:p>
        </w:tc>
        <w:tc>
          <w:tcPr>
            <w:tcW w:w="4948" w:type="dxa"/>
          </w:tcPr>
          <w:p w14:paraId="0CA31459" w14:textId="3B129645" w:rsidR="009A24C2" w:rsidRPr="00EA4921" w:rsidRDefault="009A24C2" w:rsidP="00851286">
            <w:pPr>
              <w:jc w:val="left"/>
            </w:pPr>
            <w:r w:rsidRPr="00EA4921">
              <w:t>Przekładnik prądowy z rozpinanym rdzeniem</w:t>
            </w:r>
            <w:r w:rsidRPr="00EA4921">
              <w:br/>
              <w:t>typ LCTS 50/32SC 0500A:</w:t>
            </w:r>
            <w:r w:rsidR="003E63E2" w:rsidRPr="00EA4921">
              <w:t xml:space="preserve"> </w:t>
            </w:r>
            <w:r w:rsidRPr="00EA4921">
              <w:rPr>
                <w:b/>
                <w:bCs/>
              </w:rPr>
              <w:t>500A/5A</w:t>
            </w:r>
            <w:r w:rsidRPr="00EA4921">
              <w:t>, klasa 1</w:t>
            </w:r>
            <w:r w:rsidRPr="00EA4921">
              <w:br/>
              <w:t>LCTS 5032500500A51</w:t>
            </w:r>
          </w:p>
          <w:p w14:paraId="67505992" w14:textId="6CB3EA19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13" w:history="1">
              <w:r w:rsidRPr="00EA4921">
                <w:rPr>
                  <w:rStyle w:val="Hipercze"/>
                  <w:rFonts w:cstheme="minorHAnsi"/>
                  <w:color w:val="auto"/>
                </w:rPr>
                <w:t>LUMEL</w:t>
              </w:r>
            </w:hyperlink>
          </w:p>
        </w:tc>
        <w:tc>
          <w:tcPr>
            <w:tcW w:w="706" w:type="dxa"/>
          </w:tcPr>
          <w:p w14:paraId="10891B92" w14:textId="77777777" w:rsidR="009A24C2" w:rsidRPr="00EA4921" w:rsidRDefault="009A24C2" w:rsidP="00F77843">
            <w:r w:rsidRPr="00EA4921">
              <w:t>3</w:t>
            </w:r>
          </w:p>
        </w:tc>
        <w:tc>
          <w:tcPr>
            <w:tcW w:w="2260" w:type="dxa"/>
          </w:tcPr>
          <w:p w14:paraId="76F3683B" w14:textId="77777777" w:rsidR="009A24C2" w:rsidRPr="00EA4921" w:rsidRDefault="009A24C2" w:rsidP="00F77843"/>
        </w:tc>
      </w:tr>
      <w:tr w:rsidR="00EA4921" w:rsidRPr="00EA4921" w14:paraId="657FBBAA" w14:textId="77777777" w:rsidTr="00A23C58">
        <w:tc>
          <w:tcPr>
            <w:tcW w:w="703" w:type="dxa"/>
          </w:tcPr>
          <w:p w14:paraId="623632B3" w14:textId="77777777" w:rsidR="009A24C2" w:rsidRPr="00EA4921" w:rsidRDefault="009A24C2" w:rsidP="00F77843">
            <w:r w:rsidRPr="00EA4921">
              <w:t>10</w:t>
            </w:r>
          </w:p>
        </w:tc>
        <w:tc>
          <w:tcPr>
            <w:tcW w:w="1017" w:type="dxa"/>
          </w:tcPr>
          <w:p w14:paraId="5443E9E6" w14:textId="77777777" w:rsidR="009A24C2" w:rsidRPr="00EA4921" w:rsidRDefault="009A24C2" w:rsidP="00BD0149">
            <w:pPr>
              <w:jc w:val="left"/>
            </w:pPr>
          </w:p>
        </w:tc>
        <w:tc>
          <w:tcPr>
            <w:tcW w:w="4948" w:type="dxa"/>
          </w:tcPr>
          <w:p w14:paraId="4C70F379" w14:textId="77777777" w:rsidR="009A24C2" w:rsidRPr="00EA4921" w:rsidRDefault="009A24C2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6" w:type="dxa"/>
          </w:tcPr>
          <w:p w14:paraId="24393769" w14:textId="77777777" w:rsidR="009A24C2" w:rsidRPr="00EA4921" w:rsidRDefault="009A24C2" w:rsidP="00F77843"/>
        </w:tc>
        <w:tc>
          <w:tcPr>
            <w:tcW w:w="2260" w:type="dxa"/>
          </w:tcPr>
          <w:p w14:paraId="420F7170" w14:textId="77777777" w:rsidR="009A24C2" w:rsidRPr="00EA4921" w:rsidRDefault="009A24C2" w:rsidP="00F77843"/>
        </w:tc>
      </w:tr>
    </w:tbl>
    <w:p w14:paraId="704F4AC3" w14:textId="77777777" w:rsidR="009A24C2" w:rsidRPr="00EA4921" w:rsidRDefault="009A24C2" w:rsidP="009A24C2">
      <w:r w:rsidRPr="00EA4921">
        <w:br w:type="page"/>
      </w:r>
    </w:p>
    <w:p w14:paraId="295CE229" w14:textId="5A17C755" w:rsidR="009A24C2" w:rsidRDefault="009A24C2" w:rsidP="00422751">
      <w:pPr>
        <w:pStyle w:val="Nagwek2"/>
        <w:rPr>
          <w:color w:val="auto"/>
        </w:rPr>
      </w:pPr>
      <w:bookmarkStart w:id="23" w:name="_Toc169617411"/>
      <w:r w:rsidRPr="00EA4921">
        <w:rPr>
          <w:color w:val="auto"/>
        </w:rPr>
        <w:lastRenderedPageBreak/>
        <w:t xml:space="preserve">Szafa pośrednicząca </w:t>
      </w:r>
      <w:r w:rsidR="00693FCD" w:rsidRPr="00EA4921">
        <w:rPr>
          <w:color w:val="auto"/>
        </w:rPr>
        <w:t>„</w:t>
      </w:r>
      <w:proofErr w:type="spellStart"/>
      <w:r w:rsidR="00693FCD" w:rsidRPr="00EA4921">
        <w:rPr>
          <w:color w:val="auto"/>
        </w:rPr>
        <w:t>SPo</w:t>
      </w:r>
      <w:proofErr w:type="spellEnd"/>
      <w:r w:rsidR="00693FCD" w:rsidRPr="00EA4921">
        <w:rPr>
          <w:color w:val="auto"/>
        </w:rPr>
        <w:t xml:space="preserve">” - </w:t>
      </w:r>
      <w:r w:rsidR="002C3950" w:rsidRPr="00EA4921">
        <w:rPr>
          <w:color w:val="auto"/>
        </w:rPr>
        <w:t>stojąca</w:t>
      </w:r>
      <w:r w:rsidR="00084A64" w:rsidRPr="00EA4921">
        <w:rPr>
          <w:color w:val="auto"/>
        </w:rPr>
        <w:t xml:space="preserve"> </w:t>
      </w:r>
      <w:r w:rsidR="00360484" w:rsidRPr="00EA4921">
        <w:rPr>
          <w:color w:val="auto"/>
        </w:rPr>
        <w:t>(</w:t>
      </w:r>
      <w:r w:rsidRPr="00EA4921">
        <w:rPr>
          <w:color w:val="auto"/>
        </w:rPr>
        <w:t>przy agregatach</w:t>
      </w:r>
      <w:r w:rsidR="00CB2399" w:rsidRPr="00EA4921">
        <w:rPr>
          <w:color w:val="auto"/>
        </w:rPr>
        <w:t>)</w:t>
      </w:r>
      <w:bookmarkEnd w:id="23"/>
    </w:p>
    <w:p w14:paraId="0E61F1F4" w14:textId="5A0F1331" w:rsidR="00DD5F5A" w:rsidRPr="00DD5F5A" w:rsidRDefault="00DD5F5A" w:rsidP="00DD5F5A">
      <w:pPr>
        <w:rPr>
          <w:u w:val="single"/>
        </w:rPr>
      </w:pPr>
      <w:r w:rsidRPr="00DD5F5A">
        <w:rPr>
          <w:u w:val="single"/>
        </w:rPr>
        <w:t>Uwagi:</w:t>
      </w:r>
    </w:p>
    <w:p w14:paraId="0D1BFCC1" w14:textId="2FD3D9F9" w:rsidR="002C3950" w:rsidRPr="00EA4921" w:rsidRDefault="002C3950" w:rsidP="00E57C7E">
      <w:pPr>
        <w:pStyle w:val="Akapitzlist"/>
        <w:numPr>
          <w:ilvl w:val="0"/>
          <w:numId w:val="34"/>
        </w:numPr>
      </w:pPr>
      <w:r w:rsidRPr="00EA4921">
        <w:t xml:space="preserve">Szafa pośrednicząca </w:t>
      </w:r>
      <w:proofErr w:type="spellStart"/>
      <w:r w:rsidRPr="00EA4921">
        <w:t>SPo</w:t>
      </w:r>
      <w:proofErr w:type="spellEnd"/>
      <w:r w:rsidRPr="00EA4921">
        <w:t xml:space="preserve"> – stojąca; składa się z obudowy</w:t>
      </w:r>
      <w:r w:rsidR="00084A64" w:rsidRPr="00EA4921">
        <w:t xml:space="preserve"> </w:t>
      </w:r>
      <w:r w:rsidR="00360484" w:rsidRPr="00EA4921">
        <w:t>(</w:t>
      </w:r>
      <w:r w:rsidRPr="00EA4921">
        <w:t>2-drzwiowa</w:t>
      </w:r>
      <w:r w:rsidR="00CB2399" w:rsidRPr="00EA4921">
        <w:t>)</w:t>
      </w:r>
      <w:r w:rsidRPr="00EA4921">
        <w:t xml:space="preserve"> - 2000 x</w:t>
      </w:r>
      <w:r w:rsidR="000D4300" w:rsidRPr="00EA4921">
        <w:t xml:space="preserve"> </w:t>
      </w:r>
      <w:r w:rsidRPr="00EA4921">
        <w:t>1200 x 500 z cokołem</w:t>
      </w:r>
      <w:r w:rsidR="000229F7">
        <w:t xml:space="preserve"> </w:t>
      </w:r>
      <w:r w:rsidRPr="00EA4921">
        <w:t>wysokości 200mm.</w:t>
      </w:r>
    </w:p>
    <w:p w14:paraId="304F6363" w14:textId="038D7509" w:rsidR="000D4300" w:rsidRPr="00EA4921" w:rsidRDefault="000D4300" w:rsidP="00E57C7E">
      <w:pPr>
        <w:pStyle w:val="Akapitzlist"/>
        <w:numPr>
          <w:ilvl w:val="0"/>
          <w:numId w:val="34"/>
        </w:numPr>
      </w:pPr>
      <w:r w:rsidRPr="00EA4921">
        <w:t>W górnej części tej obudowy zamontowana jest szafa o wymiarach - 1000 x 1000 x 300</w:t>
      </w:r>
      <w:r w:rsidR="008C2D76">
        <w:t>.</w:t>
      </w:r>
      <w:r w:rsidRPr="00EA4921">
        <w:t xml:space="preserve"> </w:t>
      </w:r>
      <w:r w:rsidR="008C2D76">
        <w:t>O</w:t>
      </w:r>
      <w:r w:rsidRPr="00EA4921">
        <w:t xml:space="preserve">znaczona projektowo </w:t>
      </w:r>
      <w:proofErr w:type="spellStart"/>
      <w:r w:rsidRPr="00EA4921">
        <w:t>SPo</w:t>
      </w:r>
      <w:proofErr w:type="spellEnd"/>
      <w:r w:rsidRPr="00EA4921">
        <w:t>-St. Przeznaczona jest do montażu elementów automatyki</w:t>
      </w:r>
    </w:p>
    <w:p w14:paraId="49447E1A" w14:textId="1DDDAF1A" w:rsidR="000D4300" w:rsidRPr="00EA4921" w:rsidRDefault="000D4300" w:rsidP="00E57C7E">
      <w:pPr>
        <w:pStyle w:val="Akapitzlist"/>
        <w:numPr>
          <w:ilvl w:val="0"/>
          <w:numId w:val="34"/>
        </w:numPr>
      </w:pPr>
      <w:r w:rsidRPr="00EA4921">
        <w:t>W dolnej części tej obudowy zamontowana jest szafka o wymiarach - 400 x 400 x 200</w:t>
      </w:r>
      <w:r w:rsidR="008C2D76">
        <w:t>. O</w:t>
      </w:r>
      <w:r w:rsidRPr="00EA4921">
        <w:t xml:space="preserve">znaczona projektowo </w:t>
      </w:r>
      <w:proofErr w:type="spellStart"/>
      <w:r w:rsidRPr="00EA4921">
        <w:t>SPo-Gn</w:t>
      </w:r>
      <w:proofErr w:type="spellEnd"/>
      <w:r w:rsidRPr="00EA4921">
        <w:t>. Przeznaczona jest do montażu elementów zasilania gniazd wtykowych.</w:t>
      </w:r>
    </w:p>
    <w:p w14:paraId="2AE4855E" w14:textId="3A925DF4" w:rsidR="000D4300" w:rsidRPr="00EA4921" w:rsidRDefault="000D4300" w:rsidP="00E57C7E">
      <w:pPr>
        <w:pStyle w:val="Akapitzlist"/>
        <w:numPr>
          <w:ilvl w:val="0"/>
          <w:numId w:val="34"/>
        </w:numPr>
      </w:pPr>
      <w:r w:rsidRPr="00EA4921">
        <w:t xml:space="preserve">Obok tej szafki wewnętrznej </w:t>
      </w:r>
      <w:proofErr w:type="spellStart"/>
      <w:r w:rsidRPr="00EA4921">
        <w:t>SPo-Gn</w:t>
      </w:r>
      <w:proofErr w:type="spellEnd"/>
      <w:r w:rsidRPr="00EA4921">
        <w:t xml:space="preserve"> zamontowana jest puszka </w:t>
      </w:r>
      <w:r w:rsidR="00985E9A" w:rsidRPr="00EA4921">
        <w:t>kabla rezerwowego</w:t>
      </w:r>
      <w:r w:rsidR="00084A64" w:rsidRPr="00EA4921">
        <w:t xml:space="preserve"> </w:t>
      </w:r>
      <w:r w:rsidR="00360484" w:rsidRPr="00EA4921">
        <w:t>(</w:t>
      </w:r>
      <w:r w:rsidR="00985E9A" w:rsidRPr="00EA4921">
        <w:t>wcześniej dla zasilania pompy nr 2</w:t>
      </w:r>
      <w:r w:rsidR="00CB2399" w:rsidRPr="00EA4921">
        <w:t>)</w:t>
      </w:r>
      <w:r w:rsidR="00985E9A" w:rsidRPr="00EA4921">
        <w:t xml:space="preserve"> oraz listwa dla istniejących kabli sterowniczych</w:t>
      </w:r>
      <w:r w:rsidR="00084A64" w:rsidRPr="00EA4921">
        <w:t xml:space="preserve"> </w:t>
      </w:r>
      <w:r w:rsidR="00360484" w:rsidRPr="00EA4921">
        <w:t>(</w:t>
      </w:r>
      <w:r w:rsidR="00985E9A" w:rsidRPr="00EA4921">
        <w:t>po modernizacji – rezerwowych.</w:t>
      </w:r>
    </w:p>
    <w:p w14:paraId="15F57CB1" w14:textId="07F7A124" w:rsidR="00985E9A" w:rsidRPr="00EA4921" w:rsidRDefault="000D4300" w:rsidP="00E57C7E">
      <w:pPr>
        <w:pStyle w:val="Akapitzlist"/>
        <w:numPr>
          <w:ilvl w:val="0"/>
          <w:numId w:val="34"/>
        </w:numPr>
      </w:pPr>
      <w:r w:rsidRPr="00EA4921">
        <w:t xml:space="preserve">Poniżej szafy wewnętrznej </w:t>
      </w:r>
      <w:proofErr w:type="spellStart"/>
      <w:r w:rsidRPr="00EA4921">
        <w:t>SPo-St</w:t>
      </w:r>
      <w:proofErr w:type="spellEnd"/>
      <w:r w:rsidRPr="00EA4921">
        <w:t xml:space="preserve"> zamontowane są mierniki przepływu</w:t>
      </w:r>
      <w:r w:rsidR="00084A64" w:rsidRPr="00EA4921">
        <w:t xml:space="preserve"> </w:t>
      </w:r>
      <w:r w:rsidR="00360484" w:rsidRPr="00EA4921">
        <w:t>(</w:t>
      </w:r>
      <w:r w:rsidRPr="00EA4921">
        <w:t>przeliczniki - wyświetlacze</w:t>
      </w:r>
      <w:r w:rsidR="00CB2399" w:rsidRPr="00EA4921">
        <w:t>)</w:t>
      </w:r>
      <w:r w:rsidRPr="00EA4921">
        <w:t xml:space="preserve"> mierników przepływu oraz wyłącznik główny zasilania szafy </w:t>
      </w:r>
      <w:proofErr w:type="spellStart"/>
      <w:r w:rsidRPr="00EA4921">
        <w:t>SPo</w:t>
      </w:r>
      <w:proofErr w:type="spellEnd"/>
      <w:r w:rsidRPr="00EA4921">
        <w:t>.</w:t>
      </w:r>
    </w:p>
    <w:p w14:paraId="3874DD21" w14:textId="399FB62C" w:rsidR="002C3950" w:rsidRPr="00EA4921" w:rsidRDefault="000D4300" w:rsidP="00DD5F5A">
      <w:pPr>
        <w:pStyle w:val="Nagwek3"/>
      </w:pPr>
      <w:bookmarkStart w:id="24" w:name="_Toc169617412"/>
      <w:r w:rsidRPr="00EA4921">
        <w:t>Szafa SPO – zewnętrzna</w:t>
      </w:r>
      <w:bookmarkEnd w:id="24"/>
    </w:p>
    <w:p w14:paraId="5B24A085" w14:textId="77777777" w:rsidR="00985E9A" w:rsidRPr="00EA4921" w:rsidRDefault="00985E9A" w:rsidP="00985E9A">
      <w:pPr>
        <w:spacing w:after="0" w:line="360" w:lineRule="auto"/>
      </w:pPr>
      <w:r w:rsidRPr="00EA4921">
        <w:t>OSPRZĘT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985E9A" w:rsidRPr="00EA4921" w14:paraId="3081AB7B" w14:textId="77777777" w:rsidTr="001F61AB">
        <w:tc>
          <w:tcPr>
            <w:tcW w:w="704" w:type="dxa"/>
          </w:tcPr>
          <w:p w14:paraId="4E6FB1D3" w14:textId="77777777" w:rsidR="00985E9A" w:rsidRPr="00EA4921" w:rsidRDefault="00985E9A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2E05DC6C" w14:textId="77777777" w:rsidR="00985E9A" w:rsidRPr="00EA4921" w:rsidRDefault="00985E9A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31E5DCDF" w14:textId="77777777" w:rsidR="00985E9A" w:rsidRPr="00EA4921" w:rsidRDefault="00985E9A" w:rsidP="00BE28AE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5A573558" w14:textId="77777777" w:rsidR="00985E9A" w:rsidRPr="00EA4921" w:rsidRDefault="00985E9A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5EA6651B" w14:textId="77777777" w:rsidR="00985E9A" w:rsidRPr="00EA4921" w:rsidRDefault="00985E9A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799C4C05" w14:textId="77777777" w:rsidR="00985E9A" w:rsidRPr="00EA4921" w:rsidRDefault="00985E9A" w:rsidP="00985E9A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4801B338" w14:textId="77777777" w:rsidTr="001F61AB">
        <w:tc>
          <w:tcPr>
            <w:tcW w:w="704" w:type="dxa"/>
          </w:tcPr>
          <w:p w14:paraId="7C1D60D0" w14:textId="6503886E" w:rsidR="00985E9A" w:rsidRPr="00EA4921" w:rsidRDefault="00286AA1" w:rsidP="00F77843">
            <w:r w:rsidRPr="00EA4921">
              <w:t>2</w:t>
            </w:r>
            <w:r w:rsidR="00985E9A" w:rsidRPr="00EA4921">
              <w:t>1</w:t>
            </w:r>
          </w:p>
        </w:tc>
        <w:tc>
          <w:tcPr>
            <w:tcW w:w="992" w:type="dxa"/>
          </w:tcPr>
          <w:p w14:paraId="0E17F54A" w14:textId="77777777" w:rsidR="00985E9A" w:rsidRPr="00EA4921" w:rsidRDefault="00985E9A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21SG</w:t>
            </w:r>
          </w:p>
        </w:tc>
        <w:tc>
          <w:tcPr>
            <w:tcW w:w="4962" w:type="dxa"/>
          </w:tcPr>
          <w:p w14:paraId="4829D6BF" w14:textId="77777777" w:rsidR="00985E9A" w:rsidRPr="00EA4921" w:rsidRDefault="00985E9A" w:rsidP="00851286">
            <w:pPr>
              <w:jc w:val="left"/>
            </w:pPr>
            <w:r w:rsidRPr="00EA4921">
              <w:t>Wyłącznik główny 3-torowy 63A</w:t>
            </w:r>
            <w:r w:rsidRPr="00EA4921">
              <w:br/>
              <w:t>w obudowie typ 4G63-10-PK 63</w:t>
            </w:r>
            <w:r w:rsidRPr="00EA4921">
              <w:br/>
              <w:t>Producent: APATOR</w:t>
            </w:r>
          </w:p>
        </w:tc>
        <w:tc>
          <w:tcPr>
            <w:tcW w:w="708" w:type="dxa"/>
          </w:tcPr>
          <w:p w14:paraId="08204671" w14:textId="77777777" w:rsidR="00985E9A" w:rsidRPr="00EA4921" w:rsidRDefault="00985E9A" w:rsidP="00F77843">
            <w:r w:rsidRPr="00EA4921">
              <w:t>1</w:t>
            </w:r>
          </w:p>
        </w:tc>
        <w:tc>
          <w:tcPr>
            <w:tcW w:w="2268" w:type="dxa"/>
          </w:tcPr>
          <w:p w14:paraId="593B037D" w14:textId="77777777" w:rsidR="00985E9A" w:rsidRPr="00EA4921" w:rsidRDefault="00985E9A" w:rsidP="00B4657E">
            <w:pPr>
              <w:jc w:val="left"/>
            </w:pPr>
          </w:p>
        </w:tc>
      </w:tr>
      <w:tr w:rsidR="00EA4921" w:rsidRPr="00EA4921" w14:paraId="6061C0C8" w14:textId="77777777" w:rsidTr="00310088">
        <w:tc>
          <w:tcPr>
            <w:tcW w:w="704" w:type="dxa"/>
          </w:tcPr>
          <w:p w14:paraId="4C94DD71" w14:textId="5E8D90F1" w:rsidR="00310088" w:rsidRPr="00EA4921" w:rsidRDefault="00286AA1" w:rsidP="00F77843">
            <w:r w:rsidRPr="00EA4921">
              <w:t>22</w:t>
            </w:r>
          </w:p>
        </w:tc>
        <w:tc>
          <w:tcPr>
            <w:tcW w:w="992" w:type="dxa"/>
          </w:tcPr>
          <w:p w14:paraId="06000C6D" w14:textId="77777777" w:rsidR="00310088" w:rsidRPr="00EA4921" w:rsidRDefault="00310088" w:rsidP="00F77843"/>
        </w:tc>
        <w:tc>
          <w:tcPr>
            <w:tcW w:w="4962" w:type="dxa"/>
          </w:tcPr>
          <w:p w14:paraId="4AE952F1" w14:textId="77777777" w:rsidR="00310088" w:rsidRPr="00EA4921" w:rsidRDefault="00310088" w:rsidP="00851286">
            <w:pPr>
              <w:jc w:val="left"/>
              <w:rPr>
                <w:b/>
              </w:rPr>
            </w:pPr>
            <w:r w:rsidRPr="00EA4921">
              <w:t>Puszka instalacyjna</w:t>
            </w:r>
            <w:r w:rsidRPr="00EA4921">
              <w:br/>
              <w:t>- typ S-BOX 240x190x90</w:t>
            </w:r>
          </w:p>
          <w:p w14:paraId="741FBADE" w14:textId="77777777" w:rsidR="00310088" w:rsidRPr="00EA4921" w:rsidRDefault="00310088" w:rsidP="00851286">
            <w:pPr>
              <w:jc w:val="left"/>
              <w:rPr>
                <w:b/>
              </w:rPr>
            </w:pPr>
            <w:r w:rsidRPr="00EA4921">
              <w:t>Producent: PAWBOL</w:t>
            </w:r>
          </w:p>
        </w:tc>
        <w:tc>
          <w:tcPr>
            <w:tcW w:w="708" w:type="dxa"/>
          </w:tcPr>
          <w:p w14:paraId="0050D641" w14:textId="77777777" w:rsidR="00310088" w:rsidRPr="00EA4921" w:rsidRDefault="00310088" w:rsidP="00F77843">
            <w:r w:rsidRPr="00EA4921">
              <w:t>1</w:t>
            </w:r>
          </w:p>
        </w:tc>
        <w:tc>
          <w:tcPr>
            <w:tcW w:w="2268" w:type="dxa"/>
          </w:tcPr>
          <w:p w14:paraId="38383BFA" w14:textId="35792F71" w:rsidR="00310088" w:rsidRPr="00EA4921" w:rsidRDefault="00310088" w:rsidP="00B4657E">
            <w:pPr>
              <w:jc w:val="left"/>
            </w:pPr>
            <w:r w:rsidRPr="00EA4921">
              <w:t>do kabla rezerwowego</w:t>
            </w:r>
          </w:p>
        </w:tc>
      </w:tr>
      <w:tr w:rsidR="00EA4921" w:rsidRPr="00EA4921" w14:paraId="38D04FE2" w14:textId="77777777" w:rsidTr="001F61AB">
        <w:tc>
          <w:tcPr>
            <w:tcW w:w="704" w:type="dxa"/>
          </w:tcPr>
          <w:p w14:paraId="32A75E47" w14:textId="3F4EA714" w:rsidR="00286AA1" w:rsidRPr="00EA4921" w:rsidRDefault="00286AA1" w:rsidP="00F77843">
            <w:r w:rsidRPr="00EA4921">
              <w:t>23</w:t>
            </w:r>
          </w:p>
        </w:tc>
        <w:tc>
          <w:tcPr>
            <w:tcW w:w="992" w:type="dxa"/>
          </w:tcPr>
          <w:p w14:paraId="59D8A14F" w14:textId="77777777" w:rsidR="00286AA1" w:rsidRPr="00EA4921" w:rsidRDefault="00286AA1" w:rsidP="00F77843"/>
        </w:tc>
        <w:tc>
          <w:tcPr>
            <w:tcW w:w="4962" w:type="dxa"/>
          </w:tcPr>
          <w:p w14:paraId="66B13388" w14:textId="77777777" w:rsidR="00286AA1" w:rsidRPr="00EA4921" w:rsidRDefault="00286AA1" w:rsidP="00851286">
            <w:pPr>
              <w:jc w:val="left"/>
            </w:pPr>
            <w:r w:rsidRPr="00EA4921">
              <w:t>Zacisk</w:t>
            </w:r>
            <w:r w:rsidRPr="00EA4921">
              <w:tab/>
              <w:t xml:space="preserve"> 2,5mm</w:t>
            </w:r>
            <w:r w:rsidRPr="00EA4921">
              <w:rPr>
                <w:vertAlign w:val="superscript"/>
              </w:rPr>
              <w:t>2</w:t>
            </w:r>
          </w:p>
          <w:p w14:paraId="3712CE76" w14:textId="77777777" w:rsidR="00286AA1" w:rsidRPr="00EA4921" w:rsidRDefault="00286AA1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6787477A" w14:textId="77777777" w:rsidR="00286AA1" w:rsidRPr="00EA4921" w:rsidRDefault="00286AA1" w:rsidP="00F77843">
            <w:r w:rsidRPr="00EA4921">
              <w:t>30</w:t>
            </w:r>
          </w:p>
        </w:tc>
        <w:tc>
          <w:tcPr>
            <w:tcW w:w="2268" w:type="dxa"/>
          </w:tcPr>
          <w:p w14:paraId="4BCDFF84" w14:textId="77777777" w:rsidR="00286AA1" w:rsidRPr="00EA4921" w:rsidRDefault="00286AA1" w:rsidP="00B4657E">
            <w:pPr>
              <w:jc w:val="left"/>
            </w:pPr>
            <w:r w:rsidRPr="00EA4921">
              <w:t>Listwy: XrG1, XrG2, XrG3</w:t>
            </w:r>
          </w:p>
        </w:tc>
      </w:tr>
      <w:tr w:rsidR="00EA4921" w:rsidRPr="00EA4921" w14:paraId="108259D0" w14:textId="77777777" w:rsidTr="00310088">
        <w:tc>
          <w:tcPr>
            <w:tcW w:w="704" w:type="dxa"/>
          </w:tcPr>
          <w:p w14:paraId="08855613" w14:textId="10C96718" w:rsidR="00310088" w:rsidRPr="00EA4921" w:rsidRDefault="00286AA1" w:rsidP="00F77843">
            <w:r w:rsidRPr="00EA4921">
              <w:t>24</w:t>
            </w:r>
          </w:p>
        </w:tc>
        <w:tc>
          <w:tcPr>
            <w:tcW w:w="992" w:type="dxa"/>
          </w:tcPr>
          <w:p w14:paraId="7E43D28B" w14:textId="77777777" w:rsidR="00310088" w:rsidRPr="00EA4921" w:rsidRDefault="00310088" w:rsidP="00F77843">
            <w:pPr>
              <w:rPr>
                <w:b/>
                <w:bCs/>
              </w:rPr>
            </w:pPr>
            <w:proofErr w:type="spellStart"/>
            <w:r w:rsidRPr="00EA4921">
              <w:rPr>
                <w:b/>
                <w:bCs/>
              </w:rPr>
              <w:t>SPo</w:t>
            </w:r>
            <w:proofErr w:type="spellEnd"/>
          </w:p>
        </w:tc>
        <w:tc>
          <w:tcPr>
            <w:tcW w:w="4962" w:type="dxa"/>
          </w:tcPr>
          <w:p w14:paraId="0AF10ED1" w14:textId="7A19E13D" w:rsidR="00310088" w:rsidRPr="00EA4921" w:rsidRDefault="00310088" w:rsidP="00851286">
            <w:pPr>
              <w:jc w:val="left"/>
              <w:rPr>
                <w:b/>
              </w:rPr>
            </w:pPr>
            <w:r w:rsidRPr="00EA4921">
              <w:rPr>
                <w:rStyle w:val="class-name"/>
                <w:rFonts w:cstheme="minorHAnsi"/>
              </w:rPr>
              <w:t xml:space="preserve">Obudowa </w:t>
            </w:r>
            <w:proofErr w:type="spellStart"/>
            <w:r w:rsidRPr="00EA4921">
              <w:t>Spacial</w:t>
            </w:r>
            <w:proofErr w:type="spellEnd"/>
            <w:r w:rsidRPr="00EA4921">
              <w:t xml:space="preserve"> stojąca SM</w:t>
            </w:r>
            <w:r w:rsidRPr="00EA4921">
              <w:br/>
              <w:t>- typ NSYSM2012602D</w:t>
            </w:r>
            <w:r w:rsidRPr="00EA4921">
              <w:br/>
              <w:t>- 2000x 1200x 600mm</w:t>
            </w:r>
            <w:r w:rsidRPr="00EA4921">
              <w:br/>
              <w:t>- drzwi pełne podwójne</w:t>
            </w:r>
            <w:r w:rsidRPr="00EA4921">
              <w:br/>
              <w:t>- wkładka z kluczem</w:t>
            </w:r>
            <w:r w:rsidRPr="00EA4921">
              <w:br/>
              <w:t>- lampa LED 230V AC</w:t>
            </w:r>
            <w:r w:rsidR="00AF751C" w:rsidRPr="00EA4921">
              <w:br/>
              <w:t>- cokół o wys. 200mm</w:t>
            </w:r>
            <w:r w:rsidRPr="00EA4921">
              <w:br/>
            </w:r>
          </w:p>
          <w:p w14:paraId="5CD22631" w14:textId="77777777" w:rsidR="00310088" w:rsidRPr="00EA4921" w:rsidRDefault="00310088" w:rsidP="00851286">
            <w:pPr>
              <w:jc w:val="left"/>
            </w:pPr>
            <w:r w:rsidRPr="00EA4921">
              <w:t>Producent: SCHNEIDER</w:t>
            </w:r>
          </w:p>
        </w:tc>
        <w:tc>
          <w:tcPr>
            <w:tcW w:w="708" w:type="dxa"/>
          </w:tcPr>
          <w:p w14:paraId="050FFD79" w14:textId="77777777" w:rsidR="00310088" w:rsidRPr="00EA4921" w:rsidRDefault="00310088" w:rsidP="00F77843">
            <w:r w:rsidRPr="00EA4921">
              <w:t>1</w:t>
            </w:r>
          </w:p>
        </w:tc>
        <w:tc>
          <w:tcPr>
            <w:tcW w:w="2268" w:type="dxa"/>
          </w:tcPr>
          <w:p w14:paraId="517BAC00" w14:textId="77777777" w:rsidR="00310088" w:rsidRPr="00EA4921" w:rsidRDefault="00310088" w:rsidP="00B4657E">
            <w:pPr>
              <w:jc w:val="left"/>
            </w:pPr>
          </w:p>
        </w:tc>
      </w:tr>
      <w:tr w:rsidR="00EA4921" w:rsidRPr="00EA4921" w14:paraId="4A1C9C12" w14:textId="77777777" w:rsidTr="00002BAF">
        <w:tc>
          <w:tcPr>
            <w:tcW w:w="704" w:type="dxa"/>
          </w:tcPr>
          <w:p w14:paraId="3CF09067" w14:textId="590A5A25" w:rsidR="00002BAF" w:rsidRPr="00EA4921" w:rsidRDefault="00286AA1" w:rsidP="00F77843">
            <w:r w:rsidRPr="00EA4921">
              <w:t>25</w:t>
            </w:r>
          </w:p>
        </w:tc>
        <w:tc>
          <w:tcPr>
            <w:tcW w:w="992" w:type="dxa"/>
          </w:tcPr>
          <w:p w14:paraId="73E0A4B8" w14:textId="77777777" w:rsidR="00002BAF" w:rsidRPr="00EA4921" w:rsidRDefault="00002BAF" w:rsidP="00F77843"/>
        </w:tc>
        <w:tc>
          <w:tcPr>
            <w:tcW w:w="4962" w:type="dxa"/>
          </w:tcPr>
          <w:p w14:paraId="0C1C16DD" w14:textId="2EC9FEBF" w:rsidR="00002BAF" w:rsidRPr="00EA4921" w:rsidRDefault="00002BAF" w:rsidP="00851286">
            <w:pPr>
              <w:jc w:val="left"/>
            </w:pPr>
            <w:r w:rsidRPr="00EA4921">
              <w:t>Zadaszenie o wymiarach dachu 1500 x 1200</w:t>
            </w:r>
            <w:r w:rsidRPr="00EA4921">
              <w:br/>
              <w:t>ze stali nierdzewnej</w:t>
            </w:r>
            <w:r w:rsidR="00681C27" w:rsidRPr="00EA4921">
              <w:br/>
              <w:t>wraz z konstrukcją nośną</w:t>
            </w:r>
          </w:p>
          <w:p w14:paraId="2CA5E50B" w14:textId="2C6E754C" w:rsidR="00002BAF" w:rsidRPr="00EA4921" w:rsidRDefault="00002BAF" w:rsidP="00851286">
            <w:pPr>
              <w:jc w:val="left"/>
            </w:pPr>
            <w:r w:rsidRPr="00EA4921">
              <w:t>Producent: Wykonanie indywidualne</w:t>
            </w:r>
          </w:p>
        </w:tc>
        <w:tc>
          <w:tcPr>
            <w:tcW w:w="708" w:type="dxa"/>
          </w:tcPr>
          <w:p w14:paraId="735098C8" w14:textId="4329B513" w:rsidR="00002BAF" w:rsidRPr="00EA4921" w:rsidRDefault="00002BAF" w:rsidP="00F77843">
            <w:r w:rsidRPr="00EA4921">
              <w:t>1</w:t>
            </w:r>
          </w:p>
        </w:tc>
        <w:tc>
          <w:tcPr>
            <w:tcW w:w="2268" w:type="dxa"/>
          </w:tcPr>
          <w:p w14:paraId="76021CED" w14:textId="32147098" w:rsidR="00002BAF" w:rsidRPr="00EA4921" w:rsidRDefault="00002BAF" w:rsidP="00B4657E">
            <w:pPr>
              <w:jc w:val="left"/>
            </w:pPr>
          </w:p>
        </w:tc>
      </w:tr>
    </w:tbl>
    <w:p w14:paraId="5EEC10E8" w14:textId="77777777" w:rsidR="00002BAF" w:rsidRPr="00EA4921" w:rsidRDefault="00002BAF">
      <w:r w:rsidRPr="00EA4921">
        <w:br w:type="page"/>
      </w:r>
    </w:p>
    <w:p w14:paraId="21518F17" w14:textId="0F1C4AAA" w:rsidR="00002BAF" w:rsidRPr="00EA4921" w:rsidRDefault="00002BAF" w:rsidP="00F934E0">
      <w:pPr>
        <w:pStyle w:val="Nagwek3"/>
      </w:pPr>
      <w:bookmarkStart w:id="25" w:name="_Toc169617413"/>
      <w:r w:rsidRPr="00EA4921">
        <w:rPr>
          <w:bCs/>
        </w:rPr>
        <w:lastRenderedPageBreak/>
        <w:t>Szafa SPO-</w:t>
      </w:r>
      <w:proofErr w:type="spellStart"/>
      <w:r w:rsidRPr="00EA4921">
        <w:rPr>
          <w:bCs/>
        </w:rPr>
        <w:t>Gn</w:t>
      </w:r>
      <w:proofErr w:type="spellEnd"/>
      <w:r w:rsidRPr="00EA4921">
        <w:t xml:space="preserve"> </w:t>
      </w:r>
      <w:r w:rsidR="004926F6" w:rsidRPr="00EA4921">
        <w:t>gniazda</w:t>
      </w:r>
      <w:r w:rsidRPr="00EA4921">
        <w:t xml:space="preserve"> wewnętrzna do zamontowania w szafie / obudowie </w:t>
      </w:r>
      <w:proofErr w:type="spellStart"/>
      <w:r w:rsidRPr="00EA4921">
        <w:t>SPo</w:t>
      </w:r>
      <w:bookmarkEnd w:id="25"/>
      <w:proofErr w:type="spellEnd"/>
    </w:p>
    <w:p w14:paraId="50EB3408" w14:textId="77777777" w:rsidR="00002BAF" w:rsidRPr="00EA4921" w:rsidRDefault="00002BAF" w:rsidP="00002BAF">
      <w:pPr>
        <w:spacing w:after="0" w:line="360" w:lineRule="auto"/>
      </w:pPr>
      <w:r w:rsidRPr="00EA4921">
        <w:t>OSPRZĘT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002BAF" w:rsidRPr="00EA4921" w14:paraId="2E516702" w14:textId="77777777" w:rsidTr="001F61AB">
        <w:tc>
          <w:tcPr>
            <w:tcW w:w="704" w:type="dxa"/>
          </w:tcPr>
          <w:p w14:paraId="6A37E61A" w14:textId="77777777" w:rsidR="00002BAF" w:rsidRPr="00EA4921" w:rsidRDefault="00002BAF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7D83736B" w14:textId="77777777" w:rsidR="00002BAF" w:rsidRPr="00EA4921" w:rsidRDefault="00002BAF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36EFD95E" w14:textId="77777777" w:rsidR="00002BAF" w:rsidRPr="00EA4921" w:rsidRDefault="00002BAF" w:rsidP="00BE28AE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2A72AA9D" w14:textId="77777777" w:rsidR="00002BAF" w:rsidRPr="00EA4921" w:rsidRDefault="00002BAF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0C081D1C" w14:textId="77777777" w:rsidR="00002BAF" w:rsidRPr="00EA4921" w:rsidRDefault="00002BAF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03E9752C" w14:textId="77777777" w:rsidR="00002BAF" w:rsidRPr="00EA4921" w:rsidRDefault="00002BAF" w:rsidP="00002BAF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4E133879" w14:textId="77777777" w:rsidTr="001F61AB">
        <w:tc>
          <w:tcPr>
            <w:tcW w:w="704" w:type="dxa"/>
          </w:tcPr>
          <w:p w14:paraId="770DDD85" w14:textId="5F3FF7DC" w:rsidR="00002BAF" w:rsidRPr="00EA4921" w:rsidRDefault="00286AA1" w:rsidP="00F77843">
            <w:r w:rsidRPr="00EA4921">
              <w:t>3</w:t>
            </w:r>
            <w:r w:rsidR="00002BAF" w:rsidRPr="00EA4921">
              <w:t>1</w:t>
            </w:r>
          </w:p>
        </w:tc>
        <w:tc>
          <w:tcPr>
            <w:tcW w:w="992" w:type="dxa"/>
          </w:tcPr>
          <w:p w14:paraId="69F827EE" w14:textId="77777777" w:rsidR="00002BAF" w:rsidRPr="00EA4921" w:rsidRDefault="00002BAF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22SG</w:t>
            </w:r>
          </w:p>
        </w:tc>
        <w:tc>
          <w:tcPr>
            <w:tcW w:w="4962" w:type="dxa"/>
          </w:tcPr>
          <w:p w14:paraId="7020D5F6" w14:textId="77777777" w:rsidR="00002BAF" w:rsidRPr="00EA4921" w:rsidRDefault="00002BAF" w:rsidP="00851286">
            <w:pPr>
              <w:jc w:val="left"/>
            </w:pPr>
            <w:r w:rsidRPr="00EA4921">
              <w:t>Wyłącznik główny 3-torowy 40A</w:t>
            </w:r>
            <w:r w:rsidRPr="00EA4921">
              <w:br/>
              <w:t>na drzwi szafy typ 4G40-10-U r112</w:t>
            </w:r>
            <w:r w:rsidRPr="00EA4921">
              <w:br/>
              <w:t>Producent: APATOR</w:t>
            </w:r>
          </w:p>
        </w:tc>
        <w:tc>
          <w:tcPr>
            <w:tcW w:w="708" w:type="dxa"/>
          </w:tcPr>
          <w:p w14:paraId="36BD2BEA" w14:textId="77777777" w:rsidR="00002BAF" w:rsidRPr="00EA4921" w:rsidRDefault="00002BAF" w:rsidP="00F77843">
            <w:r w:rsidRPr="00EA4921">
              <w:t>1</w:t>
            </w:r>
          </w:p>
        </w:tc>
        <w:tc>
          <w:tcPr>
            <w:tcW w:w="2268" w:type="dxa"/>
          </w:tcPr>
          <w:p w14:paraId="124A7911" w14:textId="77777777" w:rsidR="00002BAF" w:rsidRPr="00EA4921" w:rsidRDefault="00002BAF" w:rsidP="00B4657E">
            <w:pPr>
              <w:jc w:val="left"/>
            </w:pPr>
          </w:p>
        </w:tc>
      </w:tr>
      <w:tr w:rsidR="00EA4921" w:rsidRPr="00EA4921" w14:paraId="54BA4D27" w14:textId="77777777" w:rsidTr="00002BAF">
        <w:tc>
          <w:tcPr>
            <w:tcW w:w="704" w:type="dxa"/>
          </w:tcPr>
          <w:p w14:paraId="2AA6E2DA" w14:textId="184E2E21" w:rsidR="00002BAF" w:rsidRPr="00EA4921" w:rsidRDefault="00286AA1" w:rsidP="00F77843">
            <w:r w:rsidRPr="00EA4921">
              <w:t>3</w:t>
            </w:r>
            <w:r w:rsidR="00002BAF" w:rsidRPr="00EA4921">
              <w:t>2</w:t>
            </w:r>
          </w:p>
        </w:tc>
        <w:tc>
          <w:tcPr>
            <w:tcW w:w="992" w:type="dxa"/>
          </w:tcPr>
          <w:p w14:paraId="5F598AF4" w14:textId="77777777" w:rsidR="00002BAF" w:rsidRPr="00EA4921" w:rsidRDefault="00002BAF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22F01</w:t>
            </w:r>
          </w:p>
        </w:tc>
        <w:tc>
          <w:tcPr>
            <w:tcW w:w="4962" w:type="dxa"/>
          </w:tcPr>
          <w:p w14:paraId="0934909B" w14:textId="7C2A0E61" w:rsidR="00002BAF" w:rsidRPr="00EA4921" w:rsidRDefault="00002BAF" w:rsidP="00851286">
            <w:pPr>
              <w:jc w:val="left"/>
            </w:pPr>
            <w:r w:rsidRPr="00EA4921">
              <w:rPr>
                <w:rStyle w:val="class-name"/>
                <w:rFonts w:cstheme="minorHAnsi"/>
              </w:rPr>
              <w:t>W</w:t>
            </w:r>
            <w:r w:rsidRPr="00EA4921">
              <w:rPr>
                <w:rStyle w:val="class-name"/>
              </w:rPr>
              <w:t>y</w:t>
            </w:r>
            <w:r w:rsidRPr="00EA4921">
              <w:rPr>
                <w:rStyle w:val="class-name"/>
                <w:rFonts w:cstheme="minorHAnsi"/>
              </w:rPr>
              <w:t>łącznik r</w:t>
            </w:r>
            <w:r w:rsidRPr="00EA4921">
              <w:rPr>
                <w:rStyle w:val="class-name"/>
              </w:rPr>
              <w:t>óżnicowo-prądowy 3-fazowy / 4p</w:t>
            </w:r>
            <w:r w:rsidR="003E63E2" w:rsidRPr="00EA4921">
              <w:rPr>
                <w:rStyle w:val="class-name"/>
              </w:rPr>
              <w:t xml:space="preserve"> </w:t>
            </w:r>
            <w:r w:rsidRPr="00EA4921">
              <w:rPr>
                <w:rStyle w:val="class-name"/>
                <w:rFonts w:cstheme="minorHAnsi"/>
              </w:rPr>
              <w:t>40A</w:t>
            </w:r>
            <w:r w:rsidRPr="00EA4921">
              <w:rPr>
                <w:rStyle w:val="class-name"/>
                <w:rFonts w:cstheme="minorHAnsi"/>
              </w:rPr>
              <w:br/>
              <w:t>typ</w:t>
            </w:r>
            <w:r w:rsidRPr="00EA4921">
              <w:t xml:space="preserve"> FRCDM – 40/4/003-G/B+</w:t>
            </w:r>
            <w:r w:rsidRPr="00EA4921">
              <w:br/>
              <w:t xml:space="preserve">Producent: EATON </w:t>
            </w:r>
          </w:p>
        </w:tc>
        <w:tc>
          <w:tcPr>
            <w:tcW w:w="708" w:type="dxa"/>
          </w:tcPr>
          <w:p w14:paraId="409C353E" w14:textId="77777777" w:rsidR="00002BAF" w:rsidRPr="00EA4921" w:rsidRDefault="00002BAF" w:rsidP="00F77843">
            <w:r w:rsidRPr="00EA4921">
              <w:t>1</w:t>
            </w:r>
          </w:p>
        </w:tc>
        <w:tc>
          <w:tcPr>
            <w:tcW w:w="2268" w:type="dxa"/>
          </w:tcPr>
          <w:p w14:paraId="43B3686F" w14:textId="77777777" w:rsidR="00002BAF" w:rsidRPr="00EA4921" w:rsidRDefault="00002BAF" w:rsidP="00B4657E">
            <w:pPr>
              <w:jc w:val="left"/>
            </w:pPr>
          </w:p>
        </w:tc>
      </w:tr>
      <w:tr w:rsidR="00EA4921" w:rsidRPr="00EA4921" w14:paraId="5CF1E2E1" w14:textId="77777777" w:rsidTr="00002BAF">
        <w:tc>
          <w:tcPr>
            <w:tcW w:w="704" w:type="dxa"/>
          </w:tcPr>
          <w:p w14:paraId="0A2EC16A" w14:textId="758C7BC7" w:rsidR="00002BAF" w:rsidRPr="00EA4921" w:rsidRDefault="00286AA1" w:rsidP="00F77843">
            <w:r w:rsidRPr="00EA4921">
              <w:t>33</w:t>
            </w:r>
          </w:p>
        </w:tc>
        <w:tc>
          <w:tcPr>
            <w:tcW w:w="992" w:type="dxa"/>
          </w:tcPr>
          <w:p w14:paraId="3EBEB6BB" w14:textId="77777777" w:rsidR="00002BAF" w:rsidRPr="00EA4921" w:rsidRDefault="00002BAF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22F02</w:t>
            </w:r>
          </w:p>
        </w:tc>
        <w:tc>
          <w:tcPr>
            <w:tcW w:w="4962" w:type="dxa"/>
          </w:tcPr>
          <w:p w14:paraId="3574F8C1" w14:textId="053FD5CF" w:rsidR="00002BAF" w:rsidRPr="00EA4921" w:rsidRDefault="00002BAF" w:rsidP="00851286">
            <w:pPr>
              <w:jc w:val="left"/>
            </w:pPr>
            <w:r w:rsidRPr="00EA4921">
              <w:rPr>
                <w:rStyle w:val="class-name"/>
                <w:rFonts w:cstheme="minorHAnsi"/>
              </w:rPr>
              <w:t>W</w:t>
            </w:r>
            <w:r w:rsidRPr="00EA4921">
              <w:rPr>
                <w:rStyle w:val="class-name"/>
              </w:rPr>
              <w:t>y</w:t>
            </w:r>
            <w:r w:rsidRPr="00EA4921">
              <w:rPr>
                <w:rStyle w:val="class-name"/>
                <w:rFonts w:cstheme="minorHAnsi"/>
              </w:rPr>
              <w:t>łącznik r</w:t>
            </w:r>
            <w:r w:rsidRPr="00EA4921">
              <w:rPr>
                <w:rStyle w:val="class-name"/>
              </w:rPr>
              <w:t>óżnicowo-prądowy 1-fazowy / 2p</w:t>
            </w:r>
            <w:r w:rsidR="003E63E2" w:rsidRPr="00EA4921">
              <w:rPr>
                <w:rStyle w:val="class-name"/>
              </w:rPr>
              <w:t xml:space="preserve"> </w:t>
            </w:r>
            <w:r w:rsidRPr="00EA4921">
              <w:rPr>
                <w:rStyle w:val="class-name"/>
                <w:rFonts w:cstheme="minorHAnsi"/>
              </w:rPr>
              <w:t>16A</w:t>
            </w:r>
            <w:r w:rsidRPr="00EA4921">
              <w:rPr>
                <w:rStyle w:val="class-name"/>
                <w:rFonts w:cstheme="minorHAnsi"/>
              </w:rPr>
              <w:br/>
              <w:t>typ</w:t>
            </w:r>
            <w:r w:rsidRPr="00EA4921">
              <w:t xml:space="preserve"> CKN6 – 16/0,2P/03-B</w:t>
            </w:r>
            <w:r w:rsidRPr="00EA4921">
              <w:br/>
              <w:t xml:space="preserve">Producent: EATON </w:t>
            </w:r>
          </w:p>
        </w:tc>
        <w:tc>
          <w:tcPr>
            <w:tcW w:w="708" w:type="dxa"/>
          </w:tcPr>
          <w:p w14:paraId="6377CF44" w14:textId="77777777" w:rsidR="00002BAF" w:rsidRPr="00EA4921" w:rsidRDefault="00002BAF" w:rsidP="00F77843">
            <w:r w:rsidRPr="00EA4921">
              <w:t>1</w:t>
            </w:r>
          </w:p>
        </w:tc>
        <w:tc>
          <w:tcPr>
            <w:tcW w:w="2268" w:type="dxa"/>
          </w:tcPr>
          <w:p w14:paraId="065744AA" w14:textId="77777777" w:rsidR="00002BAF" w:rsidRPr="00EA4921" w:rsidRDefault="00002BAF" w:rsidP="00B4657E">
            <w:pPr>
              <w:jc w:val="left"/>
            </w:pPr>
          </w:p>
        </w:tc>
      </w:tr>
      <w:tr w:rsidR="00EA4921" w:rsidRPr="00EA4921" w14:paraId="2E674A81" w14:textId="77777777" w:rsidTr="00002BAF">
        <w:tc>
          <w:tcPr>
            <w:tcW w:w="704" w:type="dxa"/>
          </w:tcPr>
          <w:p w14:paraId="4699C9A0" w14:textId="77777777" w:rsidR="00002BAF" w:rsidRPr="00EA4921" w:rsidRDefault="00002BAF" w:rsidP="00F77843">
            <w:r w:rsidRPr="00EA4921">
              <w:t>34</w:t>
            </w:r>
          </w:p>
        </w:tc>
        <w:tc>
          <w:tcPr>
            <w:tcW w:w="992" w:type="dxa"/>
          </w:tcPr>
          <w:p w14:paraId="14D8CA95" w14:textId="77777777" w:rsidR="00002BAF" w:rsidRPr="00EA4921" w:rsidRDefault="00002BAF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22F1</w:t>
            </w:r>
          </w:p>
        </w:tc>
        <w:tc>
          <w:tcPr>
            <w:tcW w:w="4962" w:type="dxa"/>
          </w:tcPr>
          <w:p w14:paraId="5BE0663B" w14:textId="3ECDF16F" w:rsidR="00002BAF" w:rsidRPr="00EA4921" w:rsidRDefault="00002BAF" w:rsidP="00851286">
            <w:pPr>
              <w:jc w:val="left"/>
            </w:pPr>
            <w:r w:rsidRPr="00EA4921">
              <w:t>Wyłącznik instalacyjny 6kA / 3 faz</w:t>
            </w:r>
            <w:r w:rsidR="003E63E2" w:rsidRPr="00EA4921">
              <w:t xml:space="preserve"> </w:t>
            </w:r>
            <w:r w:rsidRPr="00EA4921">
              <w:t>/</w:t>
            </w:r>
            <w:r w:rsidR="003E63E2" w:rsidRPr="00EA4921">
              <w:t xml:space="preserve"> </w:t>
            </w:r>
            <w:r w:rsidRPr="00EA4921">
              <w:t>typ HN-B35/3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4ABED6CD" w14:textId="77777777" w:rsidR="00002BAF" w:rsidRPr="00EA4921" w:rsidRDefault="00002BAF" w:rsidP="00F77843">
            <w:r w:rsidRPr="00EA4921">
              <w:t>1</w:t>
            </w:r>
          </w:p>
        </w:tc>
        <w:tc>
          <w:tcPr>
            <w:tcW w:w="2268" w:type="dxa"/>
          </w:tcPr>
          <w:p w14:paraId="1643497F" w14:textId="77777777" w:rsidR="00002BAF" w:rsidRPr="00EA4921" w:rsidRDefault="00002BAF" w:rsidP="00B4657E">
            <w:pPr>
              <w:jc w:val="left"/>
            </w:pPr>
          </w:p>
        </w:tc>
      </w:tr>
      <w:tr w:rsidR="00EA4921" w:rsidRPr="00EA4921" w14:paraId="70E2F67F" w14:textId="77777777" w:rsidTr="001F61AB">
        <w:tc>
          <w:tcPr>
            <w:tcW w:w="704" w:type="dxa"/>
          </w:tcPr>
          <w:p w14:paraId="166B311A" w14:textId="18D97AC9" w:rsidR="002B561D" w:rsidRPr="00EA4921" w:rsidRDefault="002B561D" w:rsidP="00F77843">
            <w:r w:rsidRPr="00EA4921">
              <w:t>3</w:t>
            </w:r>
            <w:r w:rsidR="00286AA1" w:rsidRPr="00EA4921">
              <w:t>5</w:t>
            </w:r>
          </w:p>
        </w:tc>
        <w:tc>
          <w:tcPr>
            <w:tcW w:w="992" w:type="dxa"/>
          </w:tcPr>
          <w:p w14:paraId="294768FF" w14:textId="77777777" w:rsidR="002B561D" w:rsidRPr="00EA4921" w:rsidRDefault="002B561D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22F2</w:t>
            </w:r>
          </w:p>
        </w:tc>
        <w:tc>
          <w:tcPr>
            <w:tcW w:w="4962" w:type="dxa"/>
          </w:tcPr>
          <w:p w14:paraId="3393BB1B" w14:textId="2D7DAC8F" w:rsidR="002B561D" w:rsidRPr="00EA4921" w:rsidRDefault="002B561D" w:rsidP="00851286">
            <w:pPr>
              <w:jc w:val="left"/>
            </w:pPr>
            <w:r w:rsidRPr="00EA4921">
              <w:t>Wyłącznik instalacyjny 6kA / 1 faz</w:t>
            </w:r>
            <w:r w:rsidR="003E63E2" w:rsidRPr="00EA4921">
              <w:t xml:space="preserve"> </w:t>
            </w:r>
            <w:r w:rsidRPr="00EA4921">
              <w:t>/</w:t>
            </w:r>
            <w:r w:rsidR="003E63E2" w:rsidRPr="00EA4921">
              <w:t xml:space="preserve"> </w:t>
            </w:r>
            <w:r w:rsidRPr="00EA4921">
              <w:t>typ HN-B16/1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457DC4B0" w14:textId="77777777" w:rsidR="002B561D" w:rsidRPr="00EA4921" w:rsidRDefault="002B561D" w:rsidP="00F77843">
            <w:r w:rsidRPr="00EA4921">
              <w:t>1</w:t>
            </w:r>
          </w:p>
        </w:tc>
        <w:tc>
          <w:tcPr>
            <w:tcW w:w="2268" w:type="dxa"/>
          </w:tcPr>
          <w:p w14:paraId="04EF7187" w14:textId="77777777" w:rsidR="002B561D" w:rsidRPr="00EA4921" w:rsidRDefault="002B561D" w:rsidP="00B4657E">
            <w:pPr>
              <w:jc w:val="left"/>
            </w:pPr>
          </w:p>
        </w:tc>
      </w:tr>
      <w:tr w:rsidR="00EA4921" w:rsidRPr="00EA4921" w14:paraId="07960082" w14:textId="77777777" w:rsidTr="001F61AB">
        <w:tc>
          <w:tcPr>
            <w:tcW w:w="704" w:type="dxa"/>
          </w:tcPr>
          <w:p w14:paraId="24285A47" w14:textId="6D4B06B1" w:rsidR="0011122A" w:rsidRPr="00EA4921" w:rsidRDefault="0011122A" w:rsidP="00F77843">
            <w:r w:rsidRPr="00EA4921">
              <w:t>3</w:t>
            </w:r>
            <w:r w:rsidR="00286AA1" w:rsidRPr="00EA4921">
              <w:t>6</w:t>
            </w:r>
          </w:p>
        </w:tc>
        <w:tc>
          <w:tcPr>
            <w:tcW w:w="992" w:type="dxa"/>
          </w:tcPr>
          <w:p w14:paraId="3B1C0992" w14:textId="77777777" w:rsidR="0011122A" w:rsidRPr="00EA4921" w:rsidRDefault="0011122A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22G1</w:t>
            </w:r>
          </w:p>
        </w:tc>
        <w:tc>
          <w:tcPr>
            <w:tcW w:w="4962" w:type="dxa"/>
          </w:tcPr>
          <w:p w14:paraId="3DA7ED39" w14:textId="77777777" w:rsidR="0011122A" w:rsidRPr="00EA4921" w:rsidRDefault="0011122A" w:rsidP="00851286">
            <w:pPr>
              <w:jc w:val="left"/>
            </w:pPr>
            <w:r w:rsidRPr="00EA4921">
              <w:t>Gniazdo 3-fazowe na drzwi skos 32A / 5p - typ IEN</w:t>
            </w:r>
            <w:r w:rsidRPr="00EA4921">
              <w:br/>
              <w:t>Producent: SEZ</w:t>
            </w:r>
          </w:p>
        </w:tc>
        <w:tc>
          <w:tcPr>
            <w:tcW w:w="708" w:type="dxa"/>
          </w:tcPr>
          <w:p w14:paraId="6E446C9C" w14:textId="77777777" w:rsidR="0011122A" w:rsidRPr="00EA4921" w:rsidRDefault="0011122A" w:rsidP="00F77843">
            <w:r w:rsidRPr="00EA4921">
              <w:t>1</w:t>
            </w:r>
          </w:p>
        </w:tc>
        <w:tc>
          <w:tcPr>
            <w:tcW w:w="2268" w:type="dxa"/>
          </w:tcPr>
          <w:p w14:paraId="520792C2" w14:textId="77777777" w:rsidR="0011122A" w:rsidRPr="00EA4921" w:rsidRDefault="0011122A" w:rsidP="00B4657E">
            <w:pPr>
              <w:jc w:val="left"/>
            </w:pPr>
          </w:p>
        </w:tc>
      </w:tr>
      <w:tr w:rsidR="00EA4921" w:rsidRPr="00EA4921" w14:paraId="3CABFBF7" w14:textId="77777777" w:rsidTr="00002BAF">
        <w:tc>
          <w:tcPr>
            <w:tcW w:w="704" w:type="dxa"/>
          </w:tcPr>
          <w:p w14:paraId="4BA207A3" w14:textId="042B653D" w:rsidR="00002BAF" w:rsidRPr="00EA4921" w:rsidRDefault="00002BAF" w:rsidP="00F77843">
            <w:r w:rsidRPr="00EA4921">
              <w:t>3</w:t>
            </w:r>
            <w:r w:rsidR="00286AA1" w:rsidRPr="00EA4921">
              <w:t>7</w:t>
            </w:r>
          </w:p>
        </w:tc>
        <w:tc>
          <w:tcPr>
            <w:tcW w:w="992" w:type="dxa"/>
          </w:tcPr>
          <w:p w14:paraId="220BCAB7" w14:textId="409E3978" w:rsidR="00002BAF" w:rsidRPr="00EA4921" w:rsidRDefault="00002BAF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22</w:t>
            </w:r>
            <w:r w:rsidR="002B561D" w:rsidRPr="00EA4921">
              <w:rPr>
                <w:b/>
                <w:bCs/>
              </w:rPr>
              <w:t>G</w:t>
            </w:r>
            <w:r w:rsidR="0011122A" w:rsidRPr="00EA4921">
              <w:rPr>
                <w:b/>
                <w:bCs/>
              </w:rPr>
              <w:t>2</w:t>
            </w:r>
          </w:p>
        </w:tc>
        <w:tc>
          <w:tcPr>
            <w:tcW w:w="4962" w:type="dxa"/>
          </w:tcPr>
          <w:p w14:paraId="396C816F" w14:textId="38B3F016" w:rsidR="00002BAF" w:rsidRPr="00EA4921" w:rsidRDefault="002B561D" w:rsidP="00851286">
            <w:pPr>
              <w:jc w:val="left"/>
            </w:pPr>
            <w:r w:rsidRPr="00EA4921">
              <w:t xml:space="preserve">Gniazdo </w:t>
            </w:r>
            <w:r w:rsidR="0011122A" w:rsidRPr="00EA4921">
              <w:t>1</w:t>
            </w:r>
            <w:r w:rsidRPr="00EA4921">
              <w:t xml:space="preserve">-fazowe </w:t>
            </w:r>
            <w:r w:rsidR="0011122A" w:rsidRPr="00EA4921">
              <w:t xml:space="preserve">z/u niebieskie </w:t>
            </w:r>
            <w:r w:rsidRPr="00EA4921">
              <w:t>na drzwi</w:t>
            </w:r>
            <w:r w:rsidR="0011122A" w:rsidRPr="00EA4921">
              <w:br/>
              <w:t xml:space="preserve">- </w:t>
            </w:r>
            <w:r w:rsidR="00002BAF" w:rsidRPr="00EA4921">
              <w:t xml:space="preserve">typ </w:t>
            </w:r>
            <w:r w:rsidR="0011122A" w:rsidRPr="00EA4921">
              <w:t>PCE 104-0b</w:t>
            </w:r>
            <w:r w:rsidR="00002BAF" w:rsidRPr="00EA4921">
              <w:br/>
              <w:t xml:space="preserve">Producent: </w:t>
            </w:r>
            <w:r w:rsidR="0011122A" w:rsidRPr="00EA4921">
              <w:t>PCE</w:t>
            </w:r>
          </w:p>
        </w:tc>
        <w:tc>
          <w:tcPr>
            <w:tcW w:w="708" w:type="dxa"/>
          </w:tcPr>
          <w:p w14:paraId="12AE4696" w14:textId="77777777" w:rsidR="00002BAF" w:rsidRPr="00EA4921" w:rsidRDefault="00002BAF" w:rsidP="00F77843">
            <w:r w:rsidRPr="00EA4921">
              <w:t>1</w:t>
            </w:r>
          </w:p>
        </w:tc>
        <w:tc>
          <w:tcPr>
            <w:tcW w:w="2268" w:type="dxa"/>
          </w:tcPr>
          <w:p w14:paraId="42D69201" w14:textId="77777777" w:rsidR="00002BAF" w:rsidRPr="00EA4921" w:rsidRDefault="00002BAF" w:rsidP="00B4657E">
            <w:pPr>
              <w:jc w:val="left"/>
            </w:pPr>
          </w:p>
        </w:tc>
      </w:tr>
      <w:tr w:rsidR="00EA4921" w:rsidRPr="00EA4921" w14:paraId="34BAC2B3" w14:textId="77777777" w:rsidTr="001F61AB">
        <w:tc>
          <w:tcPr>
            <w:tcW w:w="704" w:type="dxa"/>
          </w:tcPr>
          <w:p w14:paraId="56486344" w14:textId="343C7B09" w:rsidR="00C15A1A" w:rsidRPr="00EA4921" w:rsidRDefault="00286AA1" w:rsidP="00F77843">
            <w:r w:rsidRPr="00EA4921">
              <w:t>38</w:t>
            </w:r>
          </w:p>
        </w:tc>
        <w:tc>
          <w:tcPr>
            <w:tcW w:w="992" w:type="dxa"/>
          </w:tcPr>
          <w:p w14:paraId="321517DF" w14:textId="77777777" w:rsidR="00C15A1A" w:rsidRPr="00EA4921" w:rsidRDefault="00C15A1A" w:rsidP="00F77843"/>
        </w:tc>
        <w:tc>
          <w:tcPr>
            <w:tcW w:w="4962" w:type="dxa"/>
          </w:tcPr>
          <w:p w14:paraId="6E419CA0" w14:textId="77777777" w:rsidR="00C15A1A" w:rsidRPr="00EA4921" w:rsidRDefault="00C15A1A" w:rsidP="00851286">
            <w:pPr>
              <w:jc w:val="left"/>
            </w:pPr>
            <w:r w:rsidRPr="00EA4921">
              <w:t>Zacisk</w:t>
            </w:r>
            <w:r w:rsidRPr="00EA4921">
              <w:tab/>
              <w:t xml:space="preserve"> 2,5mm</w:t>
            </w:r>
            <w:r w:rsidRPr="00EA4921">
              <w:rPr>
                <w:vertAlign w:val="superscript"/>
              </w:rPr>
              <w:t>2</w:t>
            </w:r>
          </w:p>
          <w:p w14:paraId="6622A56D" w14:textId="77777777" w:rsidR="00C15A1A" w:rsidRPr="00EA4921" w:rsidRDefault="00C15A1A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5A3137D0" w14:textId="77777777" w:rsidR="00C15A1A" w:rsidRPr="00EA4921" w:rsidRDefault="00C15A1A" w:rsidP="00F77843">
            <w:r w:rsidRPr="00EA4921">
              <w:t>10</w:t>
            </w:r>
          </w:p>
        </w:tc>
        <w:tc>
          <w:tcPr>
            <w:tcW w:w="2268" w:type="dxa"/>
          </w:tcPr>
          <w:p w14:paraId="2D371203" w14:textId="77777777" w:rsidR="00C15A1A" w:rsidRPr="00EA4921" w:rsidRDefault="00C15A1A" w:rsidP="00B4657E">
            <w:pPr>
              <w:jc w:val="left"/>
            </w:pPr>
          </w:p>
        </w:tc>
      </w:tr>
      <w:tr w:rsidR="00EA4921" w:rsidRPr="00EA4921" w14:paraId="2DA5800A" w14:textId="77777777" w:rsidTr="001F61AB">
        <w:tc>
          <w:tcPr>
            <w:tcW w:w="704" w:type="dxa"/>
          </w:tcPr>
          <w:p w14:paraId="74D96BF0" w14:textId="1D57BFBE" w:rsidR="00C15A1A" w:rsidRPr="00EA4921" w:rsidRDefault="00286AA1" w:rsidP="00F77843">
            <w:r w:rsidRPr="00EA4921">
              <w:t>39</w:t>
            </w:r>
          </w:p>
        </w:tc>
        <w:tc>
          <w:tcPr>
            <w:tcW w:w="992" w:type="dxa"/>
          </w:tcPr>
          <w:p w14:paraId="540EC89A" w14:textId="77777777" w:rsidR="00C15A1A" w:rsidRPr="00EA4921" w:rsidRDefault="00C15A1A" w:rsidP="00F77843"/>
        </w:tc>
        <w:tc>
          <w:tcPr>
            <w:tcW w:w="4962" w:type="dxa"/>
          </w:tcPr>
          <w:p w14:paraId="5632A3DF" w14:textId="296AC794" w:rsidR="00C15A1A" w:rsidRPr="00EA4921" w:rsidRDefault="00C15A1A" w:rsidP="00851286">
            <w:pPr>
              <w:jc w:val="left"/>
            </w:pPr>
            <w:r w:rsidRPr="00EA4921">
              <w:t>Zacisk</w:t>
            </w:r>
            <w:r w:rsidRPr="00EA4921">
              <w:tab/>
              <w:t xml:space="preserve"> 10mm</w:t>
            </w:r>
            <w:r w:rsidRPr="00EA4921">
              <w:rPr>
                <w:vertAlign w:val="superscript"/>
              </w:rPr>
              <w:t>2</w:t>
            </w:r>
          </w:p>
          <w:p w14:paraId="6FC57960" w14:textId="77777777" w:rsidR="00C15A1A" w:rsidRPr="00EA4921" w:rsidRDefault="00C15A1A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05CE5024" w14:textId="146D661E" w:rsidR="00C15A1A" w:rsidRPr="00EA4921" w:rsidRDefault="00C15A1A" w:rsidP="00F77843">
            <w:r w:rsidRPr="00EA4921">
              <w:t>10</w:t>
            </w:r>
          </w:p>
        </w:tc>
        <w:tc>
          <w:tcPr>
            <w:tcW w:w="2268" w:type="dxa"/>
          </w:tcPr>
          <w:p w14:paraId="56E516B8" w14:textId="43F352CE" w:rsidR="00C15A1A" w:rsidRPr="00EA4921" w:rsidRDefault="00C15A1A" w:rsidP="00B4657E">
            <w:pPr>
              <w:jc w:val="left"/>
            </w:pPr>
          </w:p>
        </w:tc>
      </w:tr>
      <w:tr w:rsidR="00EA4921" w:rsidRPr="00EA4921" w14:paraId="0D2514F7" w14:textId="77777777" w:rsidTr="00002BAF">
        <w:tc>
          <w:tcPr>
            <w:tcW w:w="704" w:type="dxa"/>
          </w:tcPr>
          <w:p w14:paraId="01FA818B" w14:textId="2D2AC194" w:rsidR="00002BAF" w:rsidRPr="00EA4921" w:rsidRDefault="00286AA1" w:rsidP="00F77843">
            <w:r w:rsidRPr="00EA4921">
              <w:t>40</w:t>
            </w:r>
          </w:p>
        </w:tc>
        <w:tc>
          <w:tcPr>
            <w:tcW w:w="992" w:type="dxa"/>
          </w:tcPr>
          <w:p w14:paraId="02486DBE" w14:textId="77777777" w:rsidR="00002BAF" w:rsidRPr="00EA4921" w:rsidRDefault="00002BAF" w:rsidP="00F77843">
            <w:proofErr w:type="spellStart"/>
            <w:r w:rsidRPr="00EA4921">
              <w:t>SPo-Gn</w:t>
            </w:r>
            <w:proofErr w:type="spellEnd"/>
          </w:p>
        </w:tc>
        <w:tc>
          <w:tcPr>
            <w:tcW w:w="4962" w:type="dxa"/>
          </w:tcPr>
          <w:p w14:paraId="2FA6C700" w14:textId="4B6BA200" w:rsidR="00002BAF" w:rsidRPr="00EA4921" w:rsidRDefault="00002BAF" w:rsidP="00851286">
            <w:pPr>
              <w:jc w:val="left"/>
              <w:rPr>
                <w:b/>
              </w:rPr>
            </w:pPr>
            <w:r w:rsidRPr="00EA4921">
              <w:rPr>
                <w:rStyle w:val="class-name"/>
                <w:rFonts w:cstheme="minorHAnsi"/>
              </w:rPr>
              <w:t xml:space="preserve">Obudowa </w:t>
            </w:r>
            <w:proofErr w:type="spellStart"/>
            <w:r w:rsidRPr="00EA4921">
              <w:t>Spacial</w:t>
            </w:r>
            <w:proofErr w:type="spellEnd"/>
            <w:r w:rsidRPr="00EA4921">
              <w:t xml:space="preserve"> wisząca S3D</w:t>
            </w:r>
            <w:r w:rsidRPr="00EA4921">
              <w:br/>
              <w:t>- typ NSYS3D4420P</w:t>
            </w:r>
            <w:r w:rsidRPr="00EA4921">
              <w:br/>
              <w:t>- z płytą montażową ocynkowaną</w:t>
            </w:r>
            <w:r w:rsidRPr="00EA4921">
              <w:br/>
              <w:t>- IP66</w:t>
            </w:r>
            <w:r w:rsidR="003E63E2" w:rsidRPr="00EA4921">
              <w:t xml:space="preserve"> </w:t>
            </w:r>
            <w:r w:rsidRPr="00EA4921">
              <w:t>/</w:t>
            </w:r>
            <w:r w:rsidR="003E63E2" w:rsidRPr="00EA4921">
              <w:t xml:space="preserve"> </w:t>
            </w:r>
            <w:r w:rsidRPr="00EA4921">
              <w:t>400 x 400 x 200mm</w:t>
            </w:r>
          </w:p>
          <w:p w14:paraId="2C2D2596" w14:textId="77777777" w:rsidR="00002BAF" w:rsidRPr="00EA4921" w:rsidRDefault="00002BAF" w:rsidP="00851286">
            <w:pPr>
              <w:jc w:val="left"/>
            </w:pPr>
            <w:r w:rsidRPr="00EA4921">
              <w:t>Producent: SCHNEIDER</w:t>
            </w:r>
          </w:p>
        </w:tc>
        <w:tc>
          <w:tcPr>
            <w:tcW w:w="708" w:type="dxa"/>
          </w:tcPr>
          <w:p w14:paraId="5B07AE7A" w14:textId="77777777" w:rsidR="00002BAF" w:rsidRPr="00EA4921" w:rsidRDefault="00002BAF" w:rsidP="00F77843">
            <w:r w:rsidRPr="00EA4921">
              <w:t>1</w:t>
            </w:r>
          </w:p>
        </w:tc>
        <w:tc>
          <w:tcPr>
            <w:tcW w:w="2268" w:type="dxa"/>
          </w:tcPr>
          <w:p w14:paraId="50BD66FF" w14:textId="6FE8DA61" w:rsidR="00002BAF" w:rsidRPr="00EA4921" w:rsidRDefault="00002BAF" w:rsidP="00B4657E">
            <w:pPr>
              <w:jc w:val="left"/>
            </w:pPr>
            <w:r w:rsidRPr="00EA4921">
              <w:t>Do zamontowania</w:t>
            </w:r>
            <w:r w:rsidRPr="00EA4921">
              <w:br/>
              <w:t xml:space="preserve">w szafie </w:t>
            </w:r>
            <w:proofErr w:type="spellStart"/>
            <w:r w:rsidRPr="00EA4921">
              <w:t>SPo</w:t>
            </w:r>
            <w:proofErr w:type="spellEnd"/>
          </w:p>
        </w:tc>
      </w:tr>
      <w:tr w:rsidR="00EA4921" w:rsidRPr="00EA4921" w14:paraId="6CF3F160" w14:textId="77777777" w:rsidTr="00133B65">
        <w:tc>
          <w:tcPr>
            <w:tcW w:w="704" w:type="dxa"/>
          </w:tcPr>
          <w:p w14:paraId="6CFE016D" w14:textId="2729351A" w:rsidR="00133B65" w:rsidRPr="00EA4921" w:rsidRDefault="00133B65" w:rsidP="00F77843">
            <w:r w:rsidRPr="00EA4921">
              <w:t>41 - 50</w:t>
            </w:r>
          </w:p>
        </w:tc>
        <w:tc>
          <w:tcPr>
            <w:tcW w:w="992" w:type="dxa"/>
          </w:tcPr>
          <w:p w14:paraId="6789986C" w14:textId="77777777" w:rsidR="00133B65" w:rsidRPr="00EA4921" w:rsidRDefault="00133B65" w:rsidP="00F77843">
            <w:pPr>
              <w:rPr>
                <w:b/>
                <w:bCs/>
              </w:rPr>
            </w:pPr>
          </w:p>
        </w:tc>
        <w:tc>
          <w:tcPr>
            <w:tcW w:w="4962" w:type="dxa"/>
          </w:tcPr>
          <w:p w14:paraId="24A961BE" w14:textId="77777777" w:rsidR="00133B65" w:rsidRPr="00EA4921" w:rsidRDefault="00133B65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8" w:type="dxa"/>
          </w:tcPr>
          <w:p w14:paraId="11178F31" w14:textId="77777777" w:rsidR="00133B65" w:rsidRPr="00EA4921" w:rsidRDefault="00133B65" w:rsidP="00F77843"/>
        </w:tc>
        <w:tc>
          <w:tcPr>
            <w:tcW w:w="2268" w:type="dxa"/>
          </w:tcPr>
          <w:p w14:paraId="4FDD041F" w14:textId="77777777" w:rsidR="00133B65" w:rsidRPr="00EA4921" w:rsidRDefault="00133B65" w:rsidP="00B4657E">
            <w:pPr>
              <w:jc w:val="left"/>
            </w:pPr>
          </w:p>
        </w:tc>
      </w:tr>
    </w:tbl>
    <w:p w14:paraId="2F3A6BDF" w14:textId="699821E3" w:rsidR="00836A7D" w:rsidRPr="00EA4921" w:rsidRDefault="00836A7D">
      <w:r w:rsidRPr="00EA4921">
        <w:br w:type="page"/>
      </w:r>
    </w:p>
    <w:p w14:paraId="6F490461" w14:textId="488AC7B5" w:rsidR="00836A7D" w:rsidRPr="00EA4921" w:rsidRDefault="00836A7D" w:rsidP="00F934E0">
      <w:pPr>
        <w:pStyle w:val="Nagwek3"/>
      </w:pPr>
      <w:bookmarkStart w:id="26" w:name="_Toc169617414"/>
      <w:r w:rsidRPr="00EA4921">
        <w:rPr>
          <w:bCs/>
        </w:rPr>
        <w:lastRenderedPageBreak/>
        <w:t>Szafa SPO-</w:t>
      </w:r>
      <w:proofErr w:type="spellStart"/>
      <w:r w:rsidRPr="00EA4921">
        <w:rPr>
          <w:bCs/>
        </w:rPr>
        <w:t>St</w:t>
      </w:r>
      <w:proofErr w:type="spellEnd"/>
      <w:r w:rsidRPr="00EA4921">
        <w:rPr>
          <w:bCs/>
        </w:rPr>
        <w:t xml:space="preserve"> </w:t>
      </w:r>
      <w:r w:rsidRPr="00EA4921">
        <w:t xml:space="preserve">(sterowanie) wewnętrzna - do zamontowania w szafie / obudowie </w:t>
      </w:r>
      <w:proofErr w:type="spellStart"/>
      <w:r w:rsidRPr="00EA4921">
        <w:t>SPo</w:t>
      </w:r>
      <w:bookmarkEnd w:id="26"/>
      <w:proofErr w:type="spellEnd"/>
    </w:p>
    <w:p w14:paraId="5F39EA2F" w14:textId="772BD287" w:rsidR="00836A7D" w:rsidRPr="00EA4921" w:rsidRDefault="00C91EA3" w:rsidP="00836A7D">
      <w:pPr>
        <w:spacing w:after="0" w:line="360" w:lineRule="auto"/>
      </w:pPr>
      <w:r w:rsidRPr="00EA4921">
        <w:t>APARATURA</w:t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836A7D" w:rsidRPr="00EA4921" w14:paraId="5287AEB2" w14:textId="77777777" w:rsidTr="001F61AB">
        <w:tc>
          <w:tcPr>
            <w:tcW w:w="704" w:type="dxa"/>
          </w:tcPr>
          <w:p w14:paraId="4BD9EB1C" w14:textId="77777777" w:rsidR="00836A7D" w:rsidRPr="00EA4921" w:rsidRDefault="00836A7D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021D6971" w14:textId="77777777" w:rsidR="00836A7D" w:rsidRPr="00EA4921" w:rsidRDefault="00836A7D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3D62C67A" w14:textId="77777777" w:rsidR="00836A7D" w:rsidRPr="00EA4921" w:rsidRDefault="00836A7D" w:rsidP="00BE28AE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11651988" w14:textId="77777777" w:rsidR="00836A7D" w:rsidRPr="00EA4921" w:rsidRDefault="00836A7D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6E912D67" w14:textId="77777777" w:rsidR="00836A7D" w:rsidRPr="00EA4921" w:rsidRDefault="00836A7D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7D7BC3E9" w14:textId="77777777" w:rsidR="00C91EA3" w:rsidRPr="00EA4921" w:rsidRDefault="00C91EA3" w:rsidP="00836A7D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64605F59" w14:textId="77777777" w:rsidTr="001F61AB">
        <w:tc>
          <w:tcPr>
            <w:tcW w:w="704" w:type="dxa"/>
          </w:tcPr>
          <w:p w14:paraId="1FB43CA0" w14:textId="3259FBA1" w:rsidR="00C91EA3" w:rsidRPr="00EA4921" w:rsidRDefault="00133B65" w:rsidP="00F77843">
            <w:r w:rsidRPr="00EA4921">
              <w:t>51</w:t>
            </w:r>
          </w:p>
        </w:tc>
        <w:tc>
          <w:tcPr>
            <w:tcW w:w="992" w:type="dxa"/>
          </w:tcPr>
          <w:p w14:paraId="60869C37" w14:textId="217E299A" w:rsidR="00C91EA3" w:rsidRPr="00EA4921" w:rsidRDefault="00C91EA3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24A7</w:t>
            </w:r>
          </w:p>
        </w:tc>
        <w:tc>
          <w:tcPr>
            <w:tcW w:w="4962" w:type="dxa"/>
          </w:tcPr>
          <w:p w14:paraId="2723DEDF" w14:textId="52444C25" w:rsidR="00C91EA3" w:rsidRPr="00EA4921" w:rsidRDefault="00E936E7" w:rsidP="00851286">
            <w:pPr>
              <w:jc w:val="left"/>
            </w:pPr>
            <w:r w:rsidRPr="00EA4921">
              <w:t>Przełącznik</w:t>
            </w:r>
            <w:r w:rsidR="00C91EA3" w:rsidRPr="00EA4921">
              <w:t xml:space="preserve"> Ethernet </w:t>
            </w:r>
            <w:r w:rsidRPr="00EA4921">
              <w:t>(</w:t>
            </w:r>
            <w:proofErr w:type="spellStart"/>
            <w:r w:rsidRPr="00EA4921">
              <w:t>switch</w:t>
            </w:r>
            <w:proofErr w:type="spellEnd"/>
            <w:r w:rsidRPr="00EA4921">
              <w:t xml:space="preserve">) </w:t>
            </w:r>
            <w:r w:rsidR="00C91EA3" w:rsidRPr="00EA4921">
              <w:t>5 x RJ 45</w:t>
            </w:r>
            <w:r w:rsidR="00C91EA3" w:rsidRPr="00EA4921">
              <w:br/>
            </w:r>
            <w:proofErr w:type="spellStart"/>
            <w:r w:rsidR="00C91EA3" w:rsidRPr="00EA4921">
              <w:t>zarządzalny</w:t>
            </w:r>
            <w:proofErr w:type="spellEnd"/>
            <w:r w:rsidR="00C91EA3" w:rsidRPr="00EA4921">
              <w:t xml:space="preserve"> - typ EDS-405A</w:t>
            </w:r>
          </w:p>
          <w:p w14:paraId="2629D247" w14:textId="77777777" w:rsidR="00C91EA3" w:rsidRPr="00EA4921" w:rsidRDefault="00C91EA3" w:rsidP="00851286">
            <w:pPr>
              <w:jc w:val="left"/>
            </w:pPr>
            <w:r w:rsidRPr="00EA4921">
              <w:t>Producent: MOXA</w:t>
            </w:r>
          </w:p>
        </w:tc>
        <w:tc>
          <w:tcPr>
            <w:tcW w:w="708" w:type="dxa"/>
          </w:tcPr>
          <w:p w14:paraId="2D74A94A" w14:textId="77777777" w:rsidR="00C91EA3" w:rsidRPr="00EA4921" w:rsidRDefault="00C91EA3" w:rsidP="00F77843">
            <w:r w:rsidRPr="00EA4921">
              <w:t>1</w:t>
            </w:r>
          </w:p>
        </w:tc>
        <w:tc>
          <w:tcPr>
            <w:tcW w:w="2268" w:type="dxa"/>
          </w:tcPr>
          <w:p w14:paraId="6F8F37E6" w14:textId="77777777" w:rsidR="00C91EA3" w:rsidRPr="00EA4921" w:rsidRDefault="00C91EA3" w:rsidP="00F77843"/>
        </w:tc>
      </w:tr>
      <w:tr w:rsidR="00EA4921" w:rsidRPr="00EA4921" w14:paraId="5B67823C" w14:textId="77777777" w:rsidTr="001F61AB">
        <w:tc>
          <w:tcPr>
            <w:tcW w:w="704" w:type="dxa"/>
          </w:tcPr>
          <w:p w14:paraId="6036CFA4" w14:textId="7ACFAC9C" w:rsidR="00C91EA3" w:rsidRPr="00EA4921" w:rsidRDefault="00133B65" w:rsidP="00F77843">
            <w:r w:rsidRPr="00EA4921">
              <w:t>52</w:t>
            </w:r>
          </w:p>
        </w:tc>
        <w:tc>
          <w:tcPr>
            <w:tcW w:w="992" w:type="dxa"/>
          </w:tcPr>
          <w:p w14:paraId="31C8BF83" w14:textId="202BE8A4" w:rsidR="00C91EA3" w:rsidRPr="00EA4921" w:rsidRDefault="00C91EA3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24A8</w:t>
            </w:r>
          </w:p>
        </w:tc>
        <w:tc>
          <w:tcPr>
            <w:tcW w:w="4962" w:type="dxa"/>
          </w:tcPr>
          <w:p w14:paraId="7D67E4DF" w14:textId="5973ABEF" w:rsidR="00C91EA3" w:rsidRPr="00EA4921" w:rsidRDefault="00C91EA3" w:rsidP="00851286">
            <w:pPr>
              <w:jc w:val="left"/>
            </w:pPr>
            <w:r w:rsidRPr="00EA4921">
              <w:t>Przemysłowy media konwerter</w:t>
            </w:r>
            <w:r w:rsidRPr="00EA4921">
              <w:br/>
              <w:t>1*10/100Tx + 1*100Fx, zasilanie 12-48VDC</w:t>
            </w:r>
            <w:r w:rsidRPr="00EA4921">
              <w:br/>
              <w:t>typ:</w:t>
            </w:r>
            <w:r w:rsidR="003E63E2" w:rsidRPr="00EA4921">
              <w:t xml:space="preserve"> </w:t>
            </w:r>
            <w:r w:rsidRPr="00EA4921">
              <w:t>METU-0201-M</w:t>
            </w:r>
          </w:p>
          <w:p w14:paraId="15C42883" w14:textId="77777777" w:rsidR="00C91EA3" w:rsidRPr="00EA4921" w:rsidRDefault="00C91EA3" w:rsidP="00851286">
            <w:pPr>
              <w:jc w:val="left"/>
            </w:pPr>
            <w:r w:rsidRPr="00EA4921">
              <w:t>Producent: COMPARTA</w:t>
            </w:r>
          </w:p>
        </w:tc>
        <w:tc>
          <w:tcPr>
            <w:tcW w:w="708" w:type="dxa"/>
          </w:tcPr>
          <w:p w14:paraId="2152F9D7" w14:textId="77777777" w:rsidR="00C91EA3" w:rsidRPr="00EA4921" w:rsidRDefault="00C91EA3" w:rsidP="00F77843">
            <w:r w:rsidRPr="00EA4921">
              <w:t>1</w:t>
            </w:r>
          </w:p>
        </w:tc>
        <w:tc>
          <w:tcPr>
            <w:tcW w:w="2268" w:type="dxa"/>
          </w:tcPr>
          <w:p w14:paraId="07477531" w14:textId="77777777" w:rsidR="00C91EA3" w:rsidRPr="00EA4921" w:rsidRDefault="00C91EA3" w:rsidP="00F77843"/>
        </w:tc>
      </w:tr>
      <w:tr w:rsidR="00EA4921" w:rsidRPr="00EA4921" w14:paraId="6C25D540" w14:textId="77777777" w:rsidTr="00D33A50">
        <w:tc>
          <w:tcPr>
            <w:tcW w:w="704" w:type="dxa"/>
          </w:tcPr>
          <w:p w14:paraId="254CBA70" w14:textId="4363BF90" w:rsidR="00AE3023" w:rsidRPr="00EA4921" w:rsidRDefault="00133B65" w:rsidP="00F77843">
            <w:r w:rsidRPr="00EA4921">
              <w:t>53</w:t>
            </w:r>
          </w:p>
        </w:tc>
        <w:tc>
          <w:tcPr>
            <w:tcW w:w="992" w:type="dxa"/>
          </w:tcPr>
          <w:p w14:paraId="0B9915E2" w14:textId="3058DAC6" w:rsidR="00AE3023" w:rsidRPr="00EA4921" w:rsidRDefault="00AE3023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24A10 24A11</w:t>
            </w:r>
          </w:p>
        </w:tc>
        <w:tc>
          <w:tcPr>
            <w:tcW w:w="4962" w:type="dxa"/>
          </w:tcPr>
          <w:p w14:paraId="0AE9459D" w14:textId="6A6E1872" w:rsidR="00AE3023" w:rsidRPr="00EA4921" w:rsidRDefault="00AE3023" w:rsidP="00851286">
            <w:pPr>
              <w:jc w:val="left"/>
            </w:pPr>
            <w:r w:rsidRPr="00EA4921">
              <w:t>Konwerter</w:t>
            </w:r>
            <w:r w:rsidR="003E63E2" w:rsidRPr="00EA4921">
              <w:t xml:space="preserve"> </w:t>
            </w:r>
            <w:r w:rsidRPr="00EA4921">
              <w:t>/ multiplekser 8 wejść analogowych /</w:t>
            </w:r>
            <w:r w:rsidRPr="00EA4921">
              <w:br/>
              <w:t xml:space="preserve">na transmisję RS485 / </w:t>
            </w:r>
            <w:proofErr w:type="spellStart"/>
            <w:r w:rsidRPr="00EA4921">
              <w:t>ModBUS</w:t>
            </w:r>
            <w:proofErr w:type="spellEnd"/>
            <w:r w:rsidRPr="00EA4921">
              <w:t xml:space="preserve"> RTU</w:t>
            </w:r>
          </w:p>
          <w:p w14:paraId="32204897" w14:textId="3A77463B" w:rsidR="00AE3023" w:rsidRPr="00EA4921" w:rsidRDefault="00AE3023" w:rsidP="00851286">
            <w:pPr>
              <w:jc w:val="left"/>
            </w:pPr>
            <w:r w:rsidRPr="00EA4921">
              <w:t xml:space="preserve">Producent: </w:t>
            </w:r>
            <w:hyperlink r:id="rId14" w:history="1">
              <w:r w:rsidRPr="00EA4921">
                <w:t xml:space="preserve">: </w:t>
              </w:r>
              <w:hyperlink r:id="rId15" w:history="1">
                <w:r w:rsidRPr="00EA4921">
                  <w:rPr>
                    <w:rStyle w:val="Hipercze"/>
                    <w:rFonts w:cstheme="minorHAnsi"/>
                    <w:color w:val="auto"/>
                    <w:u w:val="none"/>
                  </w:rPr>
                  <w:t>Labor-Aster</w:t>
                </w:r>
              </w:hyperlink>
            </w:hyperlink>
          </w:p>
        </w:tc>
        <w:tc>
          <w:tcPr>
            <w:tcW w:w="708" w:type="dxa"/>
          </w:tcPr>
          <w:p w14:paraId="1B8D974F" w14:textId="7D0A3E01" w:rsidR="00AE3023" w:rsidRPr="00EA4921" w:rsidRDefault="00AE3023" w:rsidP="00F77843">
            <w:r w:rsidRPr="00EA4921">
              <w:t>2</w:t>
            </w:r>
          </w:p>
        </w:tc>
        <w:tc>
          <w:tcPr>
            <w:tcW w:w="2268" w:type="dxa"/>
          </w:tcPr>
          <w:p w14:paraId="21F26BFF" w14:textId="77777777" w:rsidR="00AE3023" w:rsidRPr="00EA4921" w:rsidRDefault="00AE3023" w:rsidP="00F77843"/>
        </w:tc>
      </w:tr>
      <w:tr w:rsidR="00EA4921" w:rsidRPr="00EA4921" w14:paraId="47670EDA" w14:textId="77777777" w:rsidTr="00D33A50">
        <w:tc>
          <w:tcPr>
            <w:tcW w:w="704" w:type="dxa"/>
          </w:tcPr>
          <w:p w14:paraId="0272DA43" w14:textId="04F460F0" w:rsidR="00AE3023" w:rsidRPr="00EA4921" w:rsidRDefault="00133B65" w:rsidP="00F77843">
            <w:r w:rsidRPr="00EA4921">
              <w:t>54</w:t>
            </w:r>
          </w:p>
        </w:tc>
        <w:tc>
          <w:tcPr>
            <w:tcW w:w="992" w:type="dxa"/>
          </w:tcPr>
          <w:p w14:paraId="0B2BDFEF" w14:textId="51F5B16D" w:rsidR="00AE3023" w:rsidRPr="00EA4921" w:rsidRDefault="00AE3023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24A9</w:t>
            </w:r>
          </w:p>
        </w:tc>
        <w:tc>
          <w:tcPr>
            <w:tcW w:w="4962" w:type="dxa"/>
          </w:tcPr>
          <w:p w14:paraId="2D3A9205" w14:textId="77777777" w:rsidR="00AE3023" w:rsidRPr="00EA4921" w:rsidRDefault="00AE3023" w:rsidP="00851286">
            <w:pPr>
              <w:jc w:val="left"/>
              <w:rPr>
                <w:lang w:val="en-US"/>
              </w:rPr>
            </w:pPr>
            <w:proofErr w:type="spellStart"/>
            <w:r w:rsidRPr="00EA4921">
              <w:rPr>
                <w:lang w:val="en-US"/>
              </w:rPr>
              <w:t>Konwerter</w:t>
            </w:r>
            <w:proofErr w:type="spellEnd"/>
            <w:r w:rsidRPr="00EA4921">
              <w:rPr>
                <w:lang w:val="en-US"/>
              </w:rPr>
              <w:t xml:space="preserve"> ETH / RS485</w:t>
            </w:r>
            <w:r w:rsidRPr="00EA4921">
              <w:rPr>
                <w:lang w:val="en-US"/>
              </w:rPr>
              <w:br/>
            </w:r>
            <w:proofErr w:type="spellStart"/>
            <w:r w:rsidRPr="00EA4921">
              <w:rPr>
                <w:lang w:val="en-US"/>
              </w:rPr>
              <w:t>MGate</w:t>
            </w:r>
            <w:proofErr w:type="spellEnd"/>
            <w:r w:rsidRPr="00EA4921">
              <w:rPr>
                <w:lang w:val="en-US"/>
              </w:rPr>
              <w:t xml:space="preserve"> MB3180</w:t>
            </w:r>
          </w:p>
          <w:p w14:paraId="3B008B25" w14:textId="5AE5EE5A" w:rsidR="00AE3023" w:rsidRPr="00EA4921" w:rsidRDefault="00AE3023" w:rsidP="00851286">
            <w:pPr>
              <w:jc w:val="left"/>
              <w:rPr>
                <w:lang w:val="en-US"/>
              </w:rPr>
            </w:pPr>
            <w:r w:rsidRPr="00EA4921">
              <w:rPr>
                <w:lang w:val="en-US"/>
              </w:rPr>
              <w:t xml:space="preserve">Producent: </w:t>
            </w:r>
            <w:hyperlink r:id="rId16" w:history="1">
              <w:r w:rsidRPr="00EA4921">
                <w:rPr>
                  <w:rStyle w:val="Hipercze"/>
                  <w:rFonts w:cstheme="minorHAnsi"/>
                  <w:color w:val="auto"/>
                  <w:u w:val="none"/>
                  <w:lang w:val="en-US"/>
                </w:rPr>
                <w:t>MO</w:t>
              </w:r>
              <w:r w:rsidRPr="00EA4921">
                <w:rPr>
                  <w:rStyle w:val="Hipercze"/>
                  <w:color w:val="auto"/>
                  <w:u w:val="none"/>
                  <w:lang w:val="en-US"/>
                </w:rPr>
                <w:t>XA</w:t>
              </w:r>
            </w:hyperlink>
          </w:p>
        </w:tc>
        <w:tc>
          <w:tcPr>
            <w:tcW w:w="708" w:type="dxa"/>
          </w:tcPr>
          <w:p w14:paraId="1EE6E405" w14:textId="166644F1" w:rsidR="00AE3023" w:rsidRPr="00EA4921" w:rsidRDefault="00AE3023" w:rsidP="00F77843">
            <w:r w:rsidRPr="00EA4921">
              <w:t>1</w:t>
            </w:r>
          </w:p>
        </w:tc>
        <w:tc>
          <w:tcPr>
            <w:tcW w:w="2268" w:type="dxa"/>
          </w:tcPr>
          <w:p w14:paraId="1AC6603F" w14:textId="77777777" w:rsidR="00AE3023" w:rsidRPr="00EA4921" w:rsidRDefault="00AE3023" w:rsidP="00F77843"/>
        </w:tc>
      </w:tr>
      <w:tr w:rsidR="00EA4921" w:rsidRPr="00EA4921" w14:paraId="31C7FE05" w14:textId="77777777" w:rsidTr="001F61AB">
        <w:tc>
          <w:tcPr>
            <w:tcW w:w="704" w:type="dxa"/>
          </w:tcPr>
          <w:p w14:paraId="0604148A" w14:textId="5D87E87F" w:rsidR="00C91EA3" w:rsidRPr="00EA4921" w:rsidRDefault="00133B65" w:rsidP="00F77843">
            <w:r w:rsidRPr="00EA4921">
              <w:t>55</w:t>
            </w:r>
          </w:p>
        </w:tc>
        <w:tc>
          <w:tcPr>
            <w:tcW w:w="992" w:type="dxa"/>
          </w:tcPr>
          <w:p w14:paraId="6594A7A1" w14:textId="77777777" w:rsidR="00C91EA3" w:rsidRPr="00EA4921" w:rsidRDefault="00C91EA3" w:rsidP="00F77843"/>
        </w:tc>
        <w:tc>
          <w:tcPr>
            <w:tcW w:w="4962" w:type="dxa"/>
          </w:tcPr>
          <w:p w14:paraId="12EFBFDB" w14:textId="3FCBAF9F" w:rsidR="00C91EA3" w:rsidRPr="00EA4921" w:rsidRDefault="00C91EA3" w:rsidP="00851286">
            <w:pPr>
              <w:jc w:val="left"/>
              <w:rPr>
                <w:lang w:val="en-US"/>
              </w:rPr>
            </w:pPr>
            <w:r w:rsidRPr="00EA4921">
              <w:rPr>
                <w:lang w:val="en-US"/>
              </w:rPr>
              <w:t xml:space="preserve">Kabel SC/APC - SC/APC LANBERG </w:t>
            </w:r>
            <w:r w:rsidR="009E4A20" w:rsidRPr="00EA4921">
              <w:rPr>
                <w:lang w:val="en-US"/>
              </w:rPr>
              <w:t>2</w:t>
            </w:r>
            <w:r w:rsidRPr="00EA4921">
              <w:rPr>
                <w:lang w:val="en-US"/>
              </w:rPr>
              <w:t xml:space="preserve"> m</w:t>
            </w:r>
            <w:r w:rsidR="00084A64" w:rsidRPr="00EA4921">
              <w:rPr>
                <w:lang w:val="en-US"/>
              </w:rPr>
              <w:t xml:space="preserve"> </w:t>
            </w:r>
            <w:r w:rsidR="00360484" w:rsidRPr="00EA4921">
              <w:rPr>
                <w:lang w:val="en-US"/>
              </w:rPr>
              <w:t>(</w:t>
            </w:r>
            <w:proofErr w:type="spellStart"/>
            <w:r w:rsidRPr="00EA4921">
              <w:rPr>
                <w:lang w:val="en-US"/>
              </w:rPr>
              <w:t>Patchcord</w:t>
            </w:r>
            <w:proofErr w:type="spellEnd"/>
            <w:r w:rsidR="00CB2399" w:rsidRPr="00EA4921">
              <w:rPr>
                <w:lang w:val="en-US"/>
              </w:rPr>
              <w:t>)</w:t>
            </w:r>
          </w:p>
        </w:tc>
        <w:tc>
          <w:tcPr>
            <w:tcW w:w="708" w:type="dxa"/>
          </w:tcPr>
          <w:p w14:paraId="129FEB69" w14:textId="4E9CCF32" w:rsidR="00C91EA3" w:rsidRPr="00EA4921" w:rsidRDefault="00133B65" w:rsidP="00F77843">
            <w:r w:rsidRPr="00EA4921">
              <w:t>2</w:t>
            </w:r>
          </w:p>
        </w:tc>
        <w:tc>
          <w:tcPr>
            <w:tcW w:w="2268" w:type="dxa"/>
          </w:tcPr>
          <w:p w14:paraId="1C16CD20" w14:textId="77777777" w:rsidR="00C91EA3" w:rsidRPr="00EA4921" w:rsidRDefault="00C91EA3" w:rsidP="00F77843"/>
        </w:tc>
      </w:tr>
      <w:tr w:rsidR="00EA4921" w:rsidRPr="00EA4921" w14:paraId="1AD8AEFD" w14:textId="77777777" w:rsidTr="001F61AB">
        <w:tc>
          <w:tcPr>
            <w:tcW w:w="704" w:type="dxa"/>
          </w:tcPr>
          <w:p w14:paraId="6068E4E6" w14:textId="5C1411D2" w:rsidR="00C91EA3" w:rsidRPr="00EA4921" w:rsidRDefault="00133B65" w:rsidP="00F77843">
            <w:r w:rsidRPr="00EA4921">
              <w:t>56</w:t>
            </w:r>
          </w:p>
        </w:tc>
        <w:tc>
          <w:tcPr>
            <w:tcW w:w="992" w:type="dxa"/>
          </w:tcPr>
          <w:p w14:paraId="332238A7" w14:textId="77777777" w:rsidR="00C91EA3" w:rsidRPr="00EA4921" w:rsidRDefault="00C91EA3" w:rsidP="00F77843"/>
        </w:tc>
        <w:tc>
          <w:tcPr>
            <w:tcW w:w="4962" w:type="dxa"/>
          </w:tcPr>
          <w:p w14:paraId="42E42420" w14:textId="77777777" w:rsidR="00C91EA3" w:rsidRPr="00EA4921" w:rsidRDefault="00C91EA3" w:rsidP="00851286">
            <w:pPr>
              <w:jc w:val="left"/>
            </w:pPr>
            <w:r w:rsidRPr="00EA4921">
              <w:t>Przełącznica światłowodowa na szynę DIN</w:t>
            </w:r>
            <w:r w:rsidRPr="00EA4921">
              <w:br/>
              <w:t xml:space="preserve">- 6x SC </w:t>
            </w:r>
            <w:proofErr w:type="spellStart"/>
            <w:r w:rsidRPr="00EA4921">
              <w:t>simplex</w:t>
            </w:r>
            <w:proofErr w:type="spellEnd"/>
            <w:r w:rsidRPr="00EA4921">
              <w:t xml:space="preserve"> / LC duplex</w:t>
            </w:r>
          </w:p>
        </w:tc>
        <w:tc>
          <w:tcPr>
            <w:tcW w:w="708" w:type="dxa"/>
          </w:tcPr>
          <w:p w14:paraId="454AC813" w14:textId="77777777" w:rsidR="00C91EA3" w:rsidRPr="00EA4921" w:rsidRDefault="00C91EA3" w:rsidP="00F77843">
            <w:r w:rsidRPr="00EA4921">
              <w:t>1</w:t>
            </w:r>
          </w:p>
        </w:tc>
        <w:tc>
          <w:tcPr>
            <w:tcW w:w="2268" w:type="dxa"/>
          </w:tcPr>
          <w:p w14:paraId="60EA62AF" w14:textId="77777777" w:rsidR="00C91EA3" w:rsidRPr="00EA4921" w:rsidRDefault="00C91EA3" w:rsidP="00F77843"/>
        </w:tc>
      </w:tr>
      <w:tr w:rsidR="00EA4921" w:rsidRPr="00EA4921" w14:paraId="1725CDFD" w14:textId="77777777" w:rsidTr="006C21E0">
        <w:tc>
          <w:tcPr>
            <w:tcW w:w="704" w:type="dxa"/>
          </w:tcPr>
          <w:p w14:paraId="015211B3" w14:textId="5B29F533" w:rsidR="006C21E0" w:rsidRPr="00EA4921" w:rsidRDefault="00133B65" w:rsidP="00F77843">
            <w:r w:rsidRPr="00EA4921">
              <w:t>5</w:t>
            </w:r>
            <w:r w:rsidR="006C21E0" w:rsidRPr="00EA4921">
              <w:t>7</w:t>
            </w:r>
          </w:p>
        </w:tc>
        <w:tc>
          <w:tcPr>
            <w:tcW w:w="992" w:type="dxa"/>
          </w:tcPr>
          <w:p w14:paraId="447DC0B1" w14:textId="7057FEF2" w:rsidR="006C21E0" w:rsidRPr="00EA4921" w:rsidRDefault="006C21E0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</w:t>
            </w:r>
            <w:r w:rsidR="002277D5" w:rsidRPr="00EA4921">
              <w:rPr>
                <w:b/>
                <w:bCs/>
              </w:rPr>
              <w:t>4</w:t>
            </w:r>
            <w:r w:rsidRPr="00EA4921">
              <w:rPr>
                <w:b/>
                <w:bCs/>
              </w:rPr>
              <w:t>Z2</w:t>
            </w:r>
          </w:p>
        </w:tc>
        <w:tc>
          <w:tcPr>
            <w:tcW w:w="4962" w:type="dxa"/>
          </w:tcPr>
          <w:p w14:paraId="275616C7" w14:textId="77777777" w:rsidR="006C21E0" w:rsidRPr="00EA4921" w:rsidRDefault="006C21E0" w:rsidP="00851286">
            <w:pPr>
              <w:jc w:val="left"/>
            </w:pPr>
            <w:r w:rsidRPr="00EA4921">
              <w:t>Zasilacz 24V DC / 5A</w:t>
            </w:r>
            <w:r w:rsidRPr="00EA4921">
              <w:br/>
              <w:t>Nr. katalogowy: DR-100-24</w:t>
            </w:r>
            <w:r w:rsidRPr="00EA4921">
              <w:br/>
              <w:t>do mocowania na szynę TS35</w:t>
            </w:r>
          </w:p>
          <w:p w14:paraId="2CB49262" w14:textId="0CF99DDA" w:rsidR="006C21E0" w:rsidRPr="00EA4921" w:rsidRDefault="006C21E0" w:rsidP="00851286">
            <w:pPr>
              <w:jc w:val="left"/>
            </w:pPr>
            <w:r w:rsidRPr="00EA4921">
              <w:t xml:space="preserve">Producent: </w:t>
            </w:r>
            <w:hyperlink r:id="rId17" w:history="1">
              <w:proofErr w:type="spellStart"/>
              <w:r w:rsidRPr="00EA4921">
                <w:rPr>
                  <w:rStyle w:val="Hipercze"/>
                  <w:rFonts w:cstheme="minorHAnsi"/>
                  <w:color w:val="auto"/>
                </w:rPr>
                <w:t>Mean</w:t>
              </w:r>
              <w:proofErr w:type="spellEnd"/>
              <w:r w:rsidRPr="00EA4921">
                <w:rPr>
                  <w:rStyle w:val="Hipercze"/>
                  <w:rFonts w:cstheme="minorHAnsi"/>
                  <w:color w:val="auto"/>
                </w:rPr>
                <w:t xml:space="preserve"> </w:t>
              </w:r>
              <w:proofErr w:type="spellStart"/>
              <w:r w:rsidRPr="00EA4921">
                <w:rPr>
                  <w:rStyle w:val="Hipercze"/>
                  <w:rFonts w:cstheme="minorHAnsi"/>
                  <w:color w:val="auto"/>
                </w:rPr>
                <w:t>Well</w:t>
              </w:r>
              <w:proofErr w:type="spellEnd"/>
            </w:hyperlink>
          </w:p>
        </w:tc>
        <w:tc>
          <w:tcPr>
            <w:tcW w:w="708" w:type="dxa"/>
          </w:tcPr>
          <w:p w14:paraId="26607506" w14:textId="77777777" w:rsidR="006C21E0" w:rsidRPr="00EA4921" w:rsidRDefault="006C21E0" w:rsidP="00F77843">
            <w:r w:rsidRPr="00EA4921">
              <w:t>1</w:t>
            </w:r>
          </w:p>
        </w:tc>
        <w:tc>
          <w:tcPr>
            <w:tcW w:w="2268" w:type="dxa"/>
          </w:tcPr>
          <w:p w14:paraId="5D761C3A" w14:textId="77777777" w:rsidR="006C21E0" w:rsidRPr="00EA4921" w:rsidRDefault="006C21E0" w:rsidP="00F77843"/>
        </w:tc>
      </w:tr>
      <w:tr w:rsidR="00EA4921" w:rsidRPr="00EA4921" w14:paraId="169E949E" w14:textId="77777777" w:rsidTr="001F61AB">
        <w:tc>
          <w:tcPr>
            <w:tcW w:w="704" w:type="dxa"/>
          </w:tcPr>
          <w:p w14:paraId="4AD931BA" w14:textId="77777777" w:rsidR="00133B65" w:rsidRPr="00EA4921" w:rsidRDefault="00133B65" w:rsidP="00F77843">
            <w:r w:rsidRPr="00EA4921">
              <w:t>58</w:t>
            </w:r>
          </w:p>
        </w:tc>
        <w:tc>
          <w:tcPr>
            <w:tcW w:w="992" w:type="dxa"/>
          </w:tcPr>
          <w:p w14:paraId="0955854A" w14:textId="77777777" w:rsidR="00133B65" w:rsidRPr="00EA4921" w:rsidRDefault="00133B65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24ZUPS</w:t>
            </w:r>
          </w:p>
        </w:tc>
        <w:tc>
          <w:tcPr>
            <w:tcW w:w="4962" w:type="dxa"/>
          </w:tcPr>
          <w:p w14:paraId="30E71DC2" w14:textId="77777777" w:rsidR="00133B65" w:rsidRPr="00EA4921" w:rsidRDefault="00133B65" w:rsidP="00851286">
            <w:pPr>
              <w:jc w:val="left"/>
            </w:pPr>
            <w:r w:rsidRPr="00EA4921">
              <w:t>Zasilacz UPS typ MINI / 320 PLUS</w:t>
            </w:r>
          </w:p>
          <w:p w14:paraId="2D6D65F5" w14:textId="524FE518" w:rsidR="00133B65" w:rsidRPr="00EA4921" w:rsidRDefault="00133B65" w:rsidP="00851286">
            <w:pPr>
              <w:jc w:val="left"/>
            </w:pPr>
            <w:r w:rsidRPr="00EA4921">
              <w:t xml:space="preserve">Producent: </w:t>
            </w:r>
            <w:hyperlink r:id="rId18" w:history="1">
              <w:r w:rsidRPr="00EA4921">
                <w:rPr>
                  <w:rStyle w:val="Hipercze"/>
                  <w:rFonts w:cstheme="minorHAnsi"/>
                  <w:color w:val="auto"/>
                </w:rPr>
                <w:t>ETA</w:t>
              </w:r>
            </w:hyperlink>
          </w:p>
        </w:tc>
        <w:tc>
          <w:tcPr>
            <w:tcW w:w="708" w:type="dxa"/>
          </w:tcPr>
          <w:p w14:paraId="58ED309C" w14:textId="77777777" w:rsidR="00133B65" w:rsidRPr="00EA4921" w:rsidRDefault="00133B65" w:rsidP="00F77843">
            <w:r w:rsidRPr="00EA4921">
              <w:t>1</w:t>
            </w:r>
          </w:p>
        </w:tc>
        <w:tc>
          <w:tcPr>
            <w:tcW w:w="2268" w:type="dxa"/>
          </w:tcPr>
          <w:p w14:paraId="1E6EAAE3" w14:textId="77777777" w:rsidR="00133B65" w:rsidRPr="00EA4921" w:rsidRDefault="00133B65" w:rsidP="00F77843"/>
        </w:tc>
      </w:tr>
      <w:tr w:rsidR="004E37E4" w:rsidRPr="00EA4921" w14:paraId="73BC6D09" w14:textId="77777777" w:rsidTr="001F61AB">
        <w:tc>
          <w:tcPr>
            <w:tcW w:w="704" w:type="dxa"/>
          </w:tcPr>
          <w:p w14:paraId="398DBD62" w14:textId="3373D7A4" w:rsidR="004E37E4" w:rsidRPr="00EA4921" w:rsidRDefault="00133B65" w:rsidP="00F77843">
            <w:r w:rsidRPr="00EA4921">
              <w:t>59, 60</w:t>
            </w:r>
          </w:p>
        </w:tc>
        <w:tc>
          <w:tcPr>
            <w:tcW w:w="992" w:type="dxa"/>
          </w:tcPr>
          <w:p w14:paraId="0DA71EE3" w14:textId="7E246FD6" w:rsidR="004E37E4" w:rsidRPr="00EA4921" w:rsidRDefault="004E37E4" w:rsidP="00F77843">
            <w:pPr>
              <w:rPr>
                <w:b/>
                <w:bCs/>
              </w:rPr>
            </w:pPr>
          </w:p>
        </w:tc>
        <w:tc>
          <w:tcPr>
            <w:tcW w:w="4962" w:type="dxa"/>
          </w:tcPr>
          <w:p w14:paraId="67DD9F22" w14:textId="4E3E83EF" w:rsidR="004E37E4" w:rsidRPr="00EA4921" w:rsidRDefault="00133B65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8" w:type="dxa"/>
          </w:tcPr>
          <w:p w14:paraId="3C2EBAE3" w14:textId="4F583EAA" w:rsidR="004E37E4" w:rsidRPr="00EA4921" w:rsidRDefault="004E37E4" w:rsidP="00F77843"/>
        </w:tc>
        <w:tc>
          <w:tcPr>
            <w:tcW w:w="2268" w:type="dxa"/>
          </w:tcPr>
          <w:p w14:paraId="67C460A4" w14:textId="77777777" w:rsidR="004E37E4" w:rsidRPr="00EA4921" w:rsidRDefault="004E37E4" w:rsidP="00F77843"/>
        </w:tc>
      </w:tr>
    </w:tbl>
    <w:p w14:paraId="6285AC98" w14:textId="0B633C85" w:rsidR="00AE3023" w:rsidRPr="00EA4921" w:rsidRDefault="00AE3023" w:rsidP="00836A7D">
      <w:pPr>
        <w:spacing w:after="0" w:line="240" w:lineRule="auto"/>
        <w:rPr>
          <w:rFonts w:cstheme="minorHAnsi"/>
        </w:rPr>
      </w:pPr>
    </w:p>
    <w:p w14:paraId="791579ED" w14:textId="77777777" w:rsidR="00AE3023" w:rsidRPr="00EA4921" w:rsidRDefault="00AE3023">
      <w:pPr>
        <w:rPr>
          <w:rFonts w:cstheme="minorHAnsi"/>
        </w:rPr>
      </w:pPr>
      <w:r w:rsidRPr="00EA4921">
        <w:rPr>
          <w:rFonts w:cstheme="minorHAnsi"/>
        </w:rPr>
        <w:br w:type="page"/>
      </w:r>
    </w:p>
    <w:p w14:paraId="563C20CD" w14:textId="21FAE55F" w:rsidR="003F0B5D" w:rsidRPr="00EA4921" w:rsidRDefault="003F0B5D" w:rsidP="00F934E0">
      <w:pPr>
        <w:pStyle w:val="Nagwek3"/>
      </w:pPr>
      <w:bookmarkStart w:id="27" w:name="_Toc169617415"/>
      <w:r w:rsidRPr="00EA4921">
        <w:lastRenderedPageBreak/>
        <w:t>Szafa SPO-</w:t>
      </w:r>
      <w:proofErr w:type="spellStart"/>
      <w:r w:rsidRPr="00EA4921">
        <w:t>St</w:t>
      </w:r>
      <w:proofErr w:type="spellEnd"/>
      <w:r w:rsidRPr="00EA4921">
        <w:t xml:space="preserve"> – OSPRZĘT</w:t>
      </w:r>
      <w:bookmarkEnd w:id="27"/>
    </w:p>
    <w:p w14:paraId="4953A21E" w14:textId="77777777" w:rsidR="003F0B5D" w:rsidRPr="00EA4921" w:rsidRDefault="003F0B5D" w:rsidP="003F0B5D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3F0B5D" w:rsidRPr="00EA4921" w14:paraId="167A2C37" w14:textId="77777777" w:rsidTr="001F61AB">
        <w:tc>
          <w:tcPr>
            <w:tcW w:w="704" w:type="dxa"/>
          </w:tcPr>
          <w:p w14:paraId="5BC34C89" w14:textId="77777777" w:rsidR="003F0B5D" w:rsidRPr="00EA4921" w:rsidRDefault="003F0B5D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6E5C0B78" w14:textId="77777777" w:rsidR="003F0B5D" w:rsidRPr="00EA4921" w:rsidRDefault="003F0B5D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5C30E36B" w14:textId="77777777" w:rsidR="003F0B5D" w:rsidRPr="00EA4921" w:rsidRDefault="003F0B5D" w:rsidP="00BE28AE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5A915E34" w14:textId="77777777" w:rsidR="003F0B5D" w:rsidRPr="00EA4921" w:rsidRDefault="003F0B5D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15D7E508" w14:textId="77777777" w:rsidR="003F0B5D" w:rsidRPr="00EA4921" w:rsidRDefault="003F0B5D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61D8A6CD" w14:textId="3B89406D" w:rsidR="00C91EA3" w:rsidRPr="00EA4921" w:rsidRDefault="00C91EA3" w:rsidP="003F0B5D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54649C14" w14:textId="77777777" w:rsidTr="001F61AB">
        <w:tc>
          <w:tcPr>
            <w:tcW w:w="704" w:type="dxa"/>
          </w:tcPr>
          <w:p w14:paraId="2007366B" w14:textId="1953B44A" w:rsidR="00836A7D" w:rsidRPr="00EA4921" w:rsidRDefault="003F0B5D" w:rsidP="00F77843">
            <w:r w:rsidRPr="00EA4921">
              <w:t>6</w:t>
            </w:r>
            <w:r w:rsidR="00836A7D" w:rsidRPr="00EA4921">
              <w:t>1</w:t>
            </w:r>
          </w:p>
        </w:tc>
        <w:tc>
          <w:tcPr>
            <w:tcW w:w="992" w:type="dxa"/>
          </w:tcPr>
          <w:p w14:paraId="4FBF6270" w14:textId="684DEE00" w:rsidR="00836A7D" w:rsidRPr="00EA4921" w:rsidRDefault="00836A7D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23SG</w:t>
            </w:r>
          </w:p>
        </w:tc>
        <w:tc>
          <w:tcPr>
            <w:tcW w:w="4962" w:type="dxa"/>
          </w:tcPr>
          <w:p w14:paraId="7C304C09" w14:textId="77777777" w:rsidR="00836A7D" w:rsidRPr="00EA4921" w:rsidRDefault="00836A7D" w:rsidP="00851286">
            <w:pPr>
              <w:jc w:val="left"/>
            </w:pPr>
            <w:r w:rsidRPr="00EA4921">
              <w:t>Wyłącznik główny 3-torowy 40A</w:t>
            </w:r>
            <w:r w:rsidRPr="00EA4921">
              <w:br/>
              <w:t>na drzwi szafy typ 4G40-10-U r112</w:t>
            </w:r>
            <w:r w:rsidRPr="00EA4921">
              <w:br/>
              <w:t>Producent: APATOR</w:t>
            </w:r>
          </w:p>
        </w:tc>
        <w:tc>
          <w:tcPr>
            <w:tcW w:w="708" w:type="dxa"/>
          </w:tcPr>
          <w:p w14:paraId="63E1DDF1" w14:textId="77777777" w:rsidR="00836A7D" w:rsidRPr="00EA4921" w:rsidRDefault="00836A7D" w:rsidP="00F77843">
            <w:r w:rsidRPr="00EA4921">
              <w:t>1</w:t>
            </w:r>
          </w:p>
        </w:tc>
        <w:tc>
          <w:tcPr>
            <w:tcW w:w="2268" w:type="dxa"/>
          </w:tcPr>
          <w:p w14:paraId="6B0C5D4F" w14:textId="77777777" w:rsidR="00836A7D" w:rsidRPr="00EA4921" w:rsidRDefault="00836A7D" w:rsidP="00F77843"/>
        </w:tc>
      </w:tr>
      <w:tr w:rsidR="00EA4921" w:rsidRPr="00EA4921" w14:paraId="7170D9B8" w14:textId="77777777" w:rsidTr="001F61AB">
        <w:tc>
          <w:tcPr>
            <w:tcW w:w="704" w:type="dxa"/>
          </w:tcPr>
          <w:p w14:paraId="49131DB4" w14:textId="387E03D5" w:rsidR="00AB7CCB" w:rsidRPr="00EA4921" w:rsidRDefault="009E4A20" w:rsidP="00F77843">
            <w:r w:rsidRPr="00EA4921">
              <w:t>6</w:t>
            </w:r>
            <w:r w:rsidR="00AB7CCB" w:rsidRPr="00EA4921">
              <w:t>2</w:t>
            </w:r>
          </w:p>
        </w:tc>
        <w:tc>
          <w:tcPr>
            <w:tcW w:w="992" w:type="dxa"/>
          </w:tcPr>
          <w:p w14:paraId="7D674D04" w14:textId="3E33E974" w:rsidR="00AB7CCB" w:rsidRPr="00EA4921" w:rsidRDefault="00AB7CCB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23FZP1</w:t>
            </w:r>
          </w:p>
        </w:tc>
        <w:tc>
          <w:tcPr>
            <w:tcW w:w="4962" w:type="dxa"/>
          </w:tcPr>
          <w:p w14:paraId="7F028F5B" w14:textId="77777777" w:rsidR="00AB7CCB" w:rsidRPr="00EA4921" w:rsidRDefault="00AB7CCB" w:rsidP="00851286">
            <w:pPr>
              <w:jc w:val="left"/>
            </w:pPr>
            <w:r w:rsidRPr="00EA4921">
              <w:rPr>
                <w:rStyle w:val="class-name"/>
                <w:rFonts w:cstheme="minorHAnsi"/>
              </w:rPr>
              <w:t>Rozłącznik izolacyjny z bezpiecznikami 63A</w:t>
            </w:r>
            <w:r w:rsidRPr="00EA4921">
              <w:rPr>
                <w:rStyle w:val="class-name"/>
                <w:rFonts w:cstheme="minorHAnsi"/>
              </w:rPr>
              <w:br/>
              <w:t>typ</w:t>
            </w:r>
            <w:r w:rsidRPr="00EA4921">
              <w:t xml:space="preserve"> STV D02 63A 3p</w:t>
            </w:r>
            <w:r w:rsidRPr="00EA4921">
              <w:br/>
              <w:t xml:space="preserve">Producent: ETI </w:t>
            </w:r>
          </w:p>
        </w:tc>
        <w:tc>
          <w:tcPr>
            <w:tcW w:w="708" w:type="dxa"/>
          </w:tcPr>
          <w:p w14:paraId="20428E78" w14:textId="77777777" w:rsidR="00AB7CCB" w:rsidRPr="00EA4921" w:rsidRDefault="00AB7CCB" w:rsidP="00F77843">
            <w:r w:rsidRPr="00EA4921">
              <w:t>1</w:t>
            </w:r>
          </w:p>
        </w:tc>
        <w:tc>
          <w:tcPr>
            <w:tcW w:w="2268" w:type="dxa"/>
          </w:tcPr>
          <w:p w14:paraId="3460678A" w14:textId="77777777" w:rsidR="00AB7CCB" w:rsidRPr="00EA4921" w:rsidRDefault="00AB7CCB" w:rsidP="00F77843"/>
        </w:tc>
      </w:tr>
      <w:tr w:rsidR="00EA4921" w:rsidRPr="00EA4921" w14:paraId="7CE25C4D" w14:textId="77777777" w:rsidTr="001F61AB">
        <w:tc>
          <w:tcPr>
            <w:tcW w:w="704" w:type="dxa"/>
          </w:tcPr>
          <w:p w14:paraId="5496B94D" w14:textId="060B987D" w:rsidR="00AB7CCB" w:rsidRPr="00EA4921" w:rsidRDefault="009E4A20" w:rsidP="00F77843">
            <w:r w:rsidRPr="00EA4921">
              <w:t>63</w:t>
            </w:r>
          </w:p>
        </w:tc>
        <w:tc>
          <w:tcPr>
            <w:tcW w:w="992" w:type="dxa"/>
          </w:tcPr>
          <w:p w14:paraId="354F936B" w14:textId="5FBD141A" w:rsidR="00AB7CCB" w:rsidRPr="00EA4921" w:rsidRDefault="00AB7CCB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23ZP1</w:t>
            </w:r>
          </w:p>
        </w:tc>
        <w:tc>
          <w:tcPr>
            <w:tcW w:w="4962" w:type="dxa"/>
          </w:tcPr>
          <w:p w14:paraId="48D73E8C" w14:textId="1E534EE7" w:rsidR="00AB7CCB" w:rsidRPr="00EA4921" w:rsidRDefault="00AB7CCB" w:rsidP="00851286">
            <w:pPr>
              <w:jc w:val="left"/>
              <w:rPr>
                <w:b/>
              </w:rPr>
            </w:pPr>
            <w:r w:rsidRPr="00EA4921">
              <w:t>Ochronnik przepięciowy / ogranicznik przepięć</w:t>
            </w:r>
            <w:r w:rsidRPr="00EA4921">
              <w:br/>
              <w:t>SPD 3-fazowy B+C (Typ 1+2) 4P 5kA + 25kA/50kA</w:t>
            </w:r>
          </w:p>
          <w:p w14:paraId="04875010" w14:textId="77777777" w:rsidR="00AB7CCB" w:rsidRPr="00EA4921" w:rsidRDefault="00AB7CCB" w:rsidP="00851286">
            <w:pPr>
              <w:jc w:val="left"/>
            </w:pPr>
            <w:r w:rsidRPr="00EA4921">
              <w:t xml:space="preserve">Producent: </w:t>
            </w:r>
            <w:proofErr w:type="spellStart"/>
            <w:r w:rsidRPr="00EA4921">
              <w:t>Schelinger</w:t>
            </w:r>
            <w:proofErr w:type="spellEnd"/>
          </w:p>
        </w:tc>
        <w:tc>
          <w:tcPr>
            <w:tcW w:w="708" w:type="dxa"/>
          </w:tcPr>
          <w:p w14:paraId="56172910" w14:textId="77777777" w:rsidR="00AB7CCB" w:rsidRPr="00EA4921" w:rsidRDefault="00AB7CCB" w:rsidP="00F77843">
            <w:r w:rsidRPr="00EA4921">
              <w:t>1</w:t>
            </w:r>
          </w:p>
        </w:tc>
        <w:tc>
          <w:tcPr>
            <w:tcW w:w="2268" w:type="dxa"/>
          </w:tcPr>
          <w:p w14:paraId="518F2DF1" w14:textId="77777777" w:rsidR="00AB7CCB" w:rsidRPr="00EA4921" w:rsidRDefault="00AB7CCB" w:rsidP="00F77843"/>
        </w:tc>
      </w:tr>
      <w:tr w:rsidR="00EA4921" w:rsidRPr="00EA4921" w14:paraId="2BB651F1" w14:textId="77777777" w:rsidTr="001F61AB">
        <w:tc>
          <w:tcPr>
            <w:tcW w:w="704" w:type="dxa"/>
          </w:tcPr>
          <w:p w14:paraId="12FBE971" w14:textId="53AB01E1" w:rsidR="00AB7CCB" w:rsidRPr="00EA4921" w:rsidRDefault="009E4A20" w:rsidP="00F77843">
            <w:r w:rsidRPr="00EA4921">
              <w:t>6</w:t>
            </w:r>
            <w:r w:rsidR="00AB7CCB" w:rsidRPr="00EA4921">
              <w:t>4</w:t>
            </w:r>
          </w:p>
        </w:tc>
        <w:tc>
          <w:tcPr>
            <w:tcW w:w="992" w:type="dxa"/>
          </w:tcPr>
          <w:p w14:paraId="65374414" w14:textId="26D07588" w:rsidR="00AB7CCB" w:rsidRPr="00EA4921" w:rsidRDefault="00F902E5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23</w:t>
            </w:r>
            <w:r w:rsidR="00AB7CCB" w:rsidRPr="00EA4921">
              <w:rPr>
                <w:b/>
                <w:bCs/>
              </w:rPr>
              <w:t>F1</w:t>
            </w:r>
          </w:p>
        </w:tc>
        <w:tc>
          <w:tcPr>
            <w:tcW w:w="4962" w:type="dxa"/>
          </w:tcPr>
          <w:p w14:paraId="143B9DAB" w14:textId="77777777" w:rsidR="00AB7CCB" w:rsidRPr="00EA4921" w:rsidRDefault="00AB7CCB" w:rsidP="00851286">
            <w:pPr>
              <w:jc w:val="left"/>
            </w:pPr>
            <w:r w:rsidRPr="00EA4921">
              <w:t>Wyłącznik instalacyjny 6kA / 3 faz</w:t>
            </w:r>
            <w:r w:rsidRPr="00EA4921">
              <w:br/>
              <w:t>typ HN-B6/3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4E1C59E6" w14:textId="77777777" w:rsidR="00AB7CCB" w:rsidRPr="00EA4921" w:rsidRDefault="00AB7CCB" w:rsidP="00F77843">
            <w:r w:rsidRPr="00EA4921">
              <w:t>1</w:t>
            </w:r>
          </w:p>
        </w:tc>
        <w:tc>
          <w:tcPr>
            <w:tcW w:w="2268" w:type="dxa"/>
          </w:tcPr>
          <w:p w14:paraId="30B1AFE9" w14:textId="77777777" w:rsidR="00AB7CCB" w:rsidRPr="00EA4921" w:rsidRDefault="00AB7CCB" w:rsidP="00F77843"/>
        </w:tc>
      </w:tr>
      <w:tr w:rsidR="00EA4921" w:rsidRPr="00EA4921" w14:paraId="4722C7ED" w14:textId="77777777" w:rsidTr="001F61AB">
        <w:tc>
          <w:tcPr>
            <w:tcW w:w="704" w:type="dxa"/>
          </w:tcPr>
          <w:p w14:paraId="0C724B4B" w14:textId="78556426" w:rsidR="00AB7CCB" w:rsidRPr="00EA4921" w:rsidRDefault="009E4A20" w:rsidP="00F77843">
            <w:r w:rsidRPr="00EA4921">
              <w:t>65</w:t>
            </w:r>
          </w:p>
        </w:tc>
        <w:tc>
          <w:tcPr>
            <w:tcW w:w="992" w:type="dxa"/>
          </w:tcPr>
          <w:p w14:paraId="17BF2D54" w14:textId="5737887C" w:rsidR="00AB7CCB" w:rsidRPr="00EA4921" w:rsidRDefault="00E407EC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23</w:t>
            </w:r>
            <w:r w:rsidR="00AB7CCB" w:rsidRPr="00EA4921">
              <w:rPr>
                <w:b/>
                <w:bCs/>
              </w:rPr>
              <w:t xml:space="preserve">F2, </w:t>
            </w:r>
            <w:r w:rsidRPr="00EA4921">
              <w:rPr>
                <w:b/>
                <w:bCs/>
              </w:rPr>
              <w:t>23</w:t>
            </w:r>
            <w:r w:rsidR="00AB7CCB" w:rsidRPr="00EA4921">
              <w:rPr>
                <w:b/>
                <w:bCs/>
              </w:rPr>
              <w:t>F3</w:t>
            </w:r>
            <w:r w:rsidR="008B14EF" w:rsidRPr="00EA4921">
              <w:rPr>
                <w:b/>
                <w:bCs/>
              </w:rPr>
              <w:br/>
              <w:t>25F5 26F5 27F5</w:t>
            </w:r>
          </w:p>
        </w:tc>
        <w:tc>
          <w:tcPr>
            <w:tcW w:w="4962" w:type="dxa"/>
          </w:tcPr>
          <w:p w14:paraId="1C3AA205" w14:textId="77777777" w:rsidR="00AB7CCB" w:rsidRPr="00EA4921" w:rsidRDefault="00AB7CCB" w:rsidP="00851286">
            <w:pPr>
              <w:jc w:val="left"/>
            </w:pPr>
            <w:r w:rsidRPr="00EA4921">
              <w:t>Wyłącznik instalacyjny 6kA / 3 faz</w:t>
            </w:r>
            <w:r w:rsidRPr="00EA4921">
              <w:br/>
              <w:t>typ HN-B10/1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10665DA1" w14:textId="11C47614" w:rsidR="00AB7CCB" w:rsidRPr="00EA4921" w:rsidRDefault="008B14EF" w:rsidP="00F77843">
            <w:r w:rsidRPr="00EA4921">
              <w:t>5</w:t>
            </w:r>
          </w:p>
        </w:tc>
        <w:tc>
          <w:tcPr>
            <w:tcW w:w="2268" w:type="dxa"/>
          </w:tcPr>
          <w:p w14:paraId="4222ABBA" w14:textId="77777777" w:rsidR="00AB7CCB" w:rsidRPr="00EA4921" w:rsidRDefault="00AB7CCB" w:rsidP="00F77843"/>
        </w:tc>
      </w:tr>
      <w:tr w:rsidR="00EA4921" w:rsidRPr="00EA4921" w14:paraId="42C75885" w14:textId="77777777" w:rsidTr="001F61AB">
        <w:tc>
          <w:tcPr>
            <w:tcW w:w="704" w:type="dxa"/>
          </w:tcPr>
          <w:p w14:paraId="1C5CA245" w14:textId="3E388C79" w:rsidR="00AB7CCB" w:rsidRPr="00EA4921" w:rsidRDefault="00BE28AE" w:rsidP="00F77843">
            <w:r w:rsidRPr="00EA4921">
              <w:t>66</w:t>
            </w:r>
          </w:p>
        </w:tc>
        <w:tc>
          <w:tcPr>
            <w:tcW w:w="992" w:type="dxa"/>
          </w:tcPr>
          <w:p w14:paraId="28C9FC5F" w14:textId="4031D898" w:rsidR="00AB7CCB" w:rsidRPr="00EA4921" w:rsidRDefault="00E407EC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</w:t>
            </w:r>
            <w:r w:rsidR="004E37E4" w:rsidRPr="00EA4921">
              <w:rPr>
                <w:b/>
                <w:bCs/>
              </w:rPr>
              <w:t>4</w:t>
            </w:r>
            <w:r w:rsidR="00AB7CCB" w:rsidRPr="00EA4921">
              <w:rPr>
                <w:b/>
                <w:bCs/>
              </w:rPr>
              <w:t>F</w:t>
            </w:r>
            <w:r w:rsidR="004E37E4" w:rsidRPr="00EA4921">
              <w:rPr>
                <w:b/>
                <w:bCs/>
              </w:rPr>
              <w:t>1</w:t>
            </w:r>
          </w:p>
        </w:tc>
        <w:tc>
          <w:tcPr>
            <w:tcW w:w="4962" w:type="dxa"/>
          </w:tcPr>
          <w:p w14:paraId="67E3910A" w14:textId="77777777" w:rsidR="00AB7CCB" w:rsidRPr="00EA4921" w:rsidRDefault="00AB7CCB" w:rsidP="00851286">
            <w:pPr>
              <w:jc w:val="left"/>
            </w:pPr>
            <w:r w:rsidRPr="00EA4921">
              <w:t>Wyłącznik instalacyjny 6kA / 1 faz</w:t>
            </w:r>
            <w:r w:rsidRPr="00EA4921">
              <w:br/>
              <w:t>typ HN-C10/1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2040263E" w14:textId="77777777" w:rsidR="00AB7CCB" w:rsidRPr="00EA4921" w:rsidRDefault="00AB7CCB" w:rsidP="00F77843">
            <w:r w:rsidRPr="00EA4921">
              <w:t>1</w:t>
            </w:r>
          </w:p>
        </w:tc>
        <w:tc>
          <w:tcPr>
            <w:tcW w:w="2268" w:type="dxa"/>
          </w:tcPr>
          <w:p w14:paraId="5807EACB" w14:textId="77777777" w:rsidR="00AB7CCB" w:rsidRPr="00EA4921" w:rsidRDefault="00AB7CCB" w:rsidP="00F77843"/>
        </w:tc>
      </w:tr>
      <w:tr w:rsidR="00EA4921" w:rsidRPr="00EA4921" w14:paraId="7FFED913" w14:textId="77777777" w:rsidTr="001F61AB">
        <w:tc>
          <w:tcPr>
            <w:tcW w:w="704" w:type="dxa"/>
          </w:tcPr>
          <w:p w14:paraId="749BB9EF" w14:textId="462FC444" w:rsidR="00AB7CCB" w:rsidRPr="00EA4921" w:rsidRDefault="00BE28AE" w:rsidP="00F77843">
            <w:r w:rsidRPr="00EA4921">
              <w:t>67</w:t>
            </w:r>
          </w:p>
        </w:tc>
        <w:tc>
          <w:tcPr>
            <w:tcW w:w="992" w:type="dxa"/>
          </w:tcPr>
          <w:p w14:paraId="1538FAF1" w14:textId="67DDB6A0" w:rsidR="00AB7CCB" w:rsidRPr="00EA4921" w:rsidRDefault="00E407EC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23F4, 23F5</w:t>
            </w:r>
            <w:r w:rsidR="008D3576" w:rsidRPr="00EA4921">
              <w:rPr>
                <w:b/>
                <w:bCs/>
              </w:rPr>
              <w:br/>
              <w:t>24F3</w:t>
            </w:r>
            <w:r w:rsidR="008D3576" w:rsidRPr="00EA4921">
              <w:rPr>
                <w:b/>
                <w:bCs/>
              </w:rPr>
              <w:br/>
              <w:t>24F4</w:t>
            </w:r>
          </w:p>
        </w:tc>
        <w:tc>
          <w:tcPr>
            <w:tcW w:w="4962" w:type="dxa"/>
          </w:tcPr>
          <w:p w14:paraId="45FF9F6E" w14:textId="77777777" w:rsidR="00AB7CCB" w:rsidRPr="00EA4921" w:rsidRDefault="00AB7CCB" w:rsidP="00851286">
            <w:pPr>
              <w:jc w:val="left"/>
            </w:pPr>
            <w:r w:rsidRPr="00EA4921">
              <w:t>Wyłącznik instalacyjny 6kA / 1 faz</w:t>
            </w:r>
            <w:r w:rsidRPr="00EA4921">
              <w:br/>
              <w:t>typ HN-C6/1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7A941B6B" w14:textId="3A167276" w:rsidR="00AB7CCB" w:rsidRPr="00EA4921" w:rsidRDefault="009E4A20" w:rsidP="00F77843">
            <w:r w:rsidRPr="00EA4921">
              <w:t>4</w:t>
            </w:r>
          </w:p>
        </w:tc>
        <w:tc>
          <w:tcPr>
            <w:tcW w:w="2268" w:type="dxa"/>
          </w:tcPr>
          <w:p w14:paraId="1EECDD9F" w14:textId="77777777" w:rsidR="00AB7CCB" w:rsidRPr="00EA4921" w:rsidRDefault="00AB7CCB" w:rsidP="00F77843"/>
        </w:tc>
      </w:tr>
      <w:tr w:rsidR="00EA4921" w:rsidRPr="00EA4921" w14:paraId="3F7A905F" w14:textId="77777777" w:rsidTr="001F61AB">
        <w:tc>
          <w:tcPr>
            <w:tcW w:w="704" w:type="dxa"/>
          </w:tcPr>
          <w:p w14:paraId="6EDAB692" w14:textId="5B16070D" w:rsidR="00AB7CCB" w:rsidRPr="00EA4921" w:rsidRDefault="00BE28AE" w:rsidP="00F77843">
            <w:r w:rsidRPr="00EA4921">
              <w:t>68</w:t>
            </w:r>
          </w:p>
        </w:tc>
        <w:tc>
          <w:tcPr>
            <w:tcW w:w="992" w:type="dxa"/>
          </w:tcPr>
          <w:p w14:paraId="579AE4DE" w14:textId="27854497" w:rsidR="00AB7CCB" w:rsidRPr="00EA4921" w:rsidRDefault="00AB7CCB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</w:t>
            </w:r>
            <w:r w:rsidR="008D3576" w:rsidRPr="00EA4921">
              <w:rPr>
                <w:b/>
                <w:bCs/>
              </w:rPr>
              <w:t>4</w:t>
            </w:r>
            <w:r w:rsidRPr="00EA4921">
              <w:rPr>
                <w:b/>
                <w:bCs/>
              </w:rPr>
              <w:t>F</w:t>
            </w:r>
            <w:r w:rsidR="008D3576" w:rsidRPr="00EA4921">
              <w:rPr>
                <w:b/>
                <w:bCs/>
              </w:rPr>
              <w:t>2</w:t>
            </w:r>
            <w:r w:rsidR="008D3576" w:rsidRPr="00EA4921">
              <w:rPr>
                <w:b/>
                <w:bCs/>
              </w:rPr>
              <w:br/>
              <w:t>24F7-11</w:t>
            </w:r>
          </w:p>
        </w:tc>
        <w:tc>
          <w:tcPr>
            <w:tcW w:w="4962" w:type="dxa"/>
          </w:tcPr>
          <w:p w14:paraId="6C4AECCA" w14:textId="77777777" w:rsidR="00AB7CCB" w:rsidRPr="00EA4921" w:rsidRDefault="00AB7CCB" w:rsidP="00851286">
            <w:pPr>
              <w:jc w:val="left"/>
            </w:pPr>
            <w:r w:rsidRPr="00EA4921">
              <w:t>Wyłącznik instalacyjny 6kA / 1 faz</w:t>
            </w:r>
            <w:r w:rsidRPr="00EA4921">
              <w:br/>
              <w:t>typ HN-C4/1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116B00EA" w14:textId="5E907BC7" w:rsidR="00AB7CCB" w:rsidRPr="00EA4921" w:rsidRDefault="008D3576" w:rsidP="00F77843">
            <w:r w:rsidRPr="00EA4921">
              <w:t>6</w:t>
            </w:r>
          </w:p>
        </w:tc>
        <w:tc>
          <w:tcPr>
            <w:tcW w:w="2268" w:type="dxa"/>
          </w:tcPr>
          <w:p w14:paraId="510ECA7A" w14:textId="77777777" w:rsidR="00AB7CCB" w:rsidRPr="00EA4921" w:rsidRDefault="00AB7CCB" w:rsidP="00F77843"/>
        </w:tc>
      </w:tr>
      <w:tr w:rsidR="00EA4921" w:rsidRPr="00EA4921" w14:paraId="3FE5A0E6" w14:textId="77777777" w:rsidTr="001F61AB">
        <w:tc>
          <w:tcPr>
            <w:tcW w:w="704" w:type="dxa"/>
          </w:tcPr>
          <w:p w14:paraId="4B992665" w14:textId="26E9D047" w:rsidR="00F902E5" w:rsidRPr="00EA4921" w:rsidRDefault="00BE28AE" w:rsidP="00F77843">
            <w:r w:rsidRPr="00EA4921">
              <w:t>69</w:t>
            </w:r>
          </w:p>
        </w:tc>
        <w:tc>
          <w:tcPr>
            <w:tcW w:w="992" w:type="dxa"/>
          </w:tcPr>
          <w:p w14:paraId="4D62BBB2" w14:textId="06E5548B" w:rsidR="00F902E5" w:rsidRPr="00EA4921" w:rsidRDefault="00F902E5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23H1, 23H2, 323H3</w:t>
            </w:r>
          </w:p>
        </w:tc>
        <w:tc>
          <w:tcPr>
            <w:tcW w:w="4962" w:type="dxa"/>
          </w:tcPr>
          <w:p w14:paraId="5FC76EAF" w14:textId="77777777" w:rsidR="00F902E5" w:rsidRPr="00EA4921" w:rsidRDefault="00F902E5" w:rsidP="00851286">
            <w:pPr>
              <w:jc w:val="left"/>
            </w:pPr>
            <w:r w:rsidRPr="00EA4921">
              <w:t>Lampka sygnalizacyjna 230V niebieska</w:t>
            </w:r>
            <w:r w:rsidRPr="00EA4921">
              <w:br/>
              <w:t>typ: M22-L-B+M22-A+M22-LED-W</w:t>
            </w:r>
          </w:p>
          <w:p w14:paraId="00EE134F" w14:textId="2A538F5A" w:rsidR="00F902E5" w:rsidRPr="00EA4921" w:rsidRDefault="00F902E5" w:rsidP="00851286">
            <w:pPr>
              <w:jc w:val="left"/>
            </w:pPr>
            <w:r w:rsidRPr="00EA4921">
              <w:t>Producent:</w:t>
            </w:r>
            <w:r w:rsidR="003E63E2" w:rsidRPr="00EA4921">
              <w:t xml:space="preserve"> </w:t>
            </w:r>
            <w:r w:rsidRPr="00EA4921">
              <w:t>EATON</w:t>
            </w:r>
          </w:p>
        </w:tc>
        <w:tc>
          <w:tcPr>
            <w:tcW w:w="708" w:type="dxa"/>
          </w:tcPr>
          <w:p w14:paraId="4867681C" w14:textId="77777777" w:rsidR="00F902E5" w:rsidRPr="00EA4921" w:rsidRDefault="00F902E5" w:rsidP="00F77843">
            <w:r w:rsidRPr="00EA4921">
              <w:t>3</w:t>
            </w:r>
          </w:p>
        </w:tc>
        <w:tc>
          <w:tcPr>
            <w:tcW w:w="2268" w:type="dxa"/>
          </w:tcPr>
          <w:p w14:paraId="4211CCAB" w14:textId="77777777" w:rsidR="00F902E5" w:rsidRPr="00EA4921" w:rsidRDefault="00F902E5" w:rsidP="00F77843"/>
        </w:tc>
      </w:tr>
      <w:tr w:rsidR="00EA4921" w:rsidRPr="00EA4921" w14:paraId="42631A2F" w14:textId="77777777" w:rsidTr="001F61AB">
        <w:tc>
          <w:tcPr>
            <w:tcW w:w="704" w:type="dxa"/>
          </w:tcPr>
          <w:p w14:paraId="55BB59D9" w14:textId="482BE5AE" w:rsidR="00E407EC" w:rsidRPr="00EA4921" w:rsidRDefault="00BE28AE" w:rsidP="00F77843">
            <w:r w:rsidRPr="00EA4921">
              <w:t>70</w:t>
            </w:r>
          </w:p>
        </w:tc>
        <w:tc>
          <w:tcPr>
            <w:tcW w:w="992" w:type="dxa"/>
          </w:tcPr>
          <w:p w14:paraId="0F72BC37" w14:textId="7F0543C5" w:rsidR="00E407EC" w:rsidRPr="00EA4921" w:rsidRDefault="00E407EC" w:rsidP="00B4657E">
            <w:pPr>
              <w:jc w:val="left"/>
            </w:pPr>
            <w:r w:rsidRPr="00EA4921">
              <w:rPr>
                <w:b/>
                <w:bCs/>
              </w:rPr>
              <w:t>23Gn1</w:t>
            </w:r>
            <w:r w:rsidR="004E37E4" w:rsidRPr="00EA4921">
              <w:rPr>
                <w:b/>
                <w:bCs/>
              </w:rPr>
              <w:br/>
              <w:t>24Gn5</w:t>
            </w:r>
          </w:p>
        </w:tc>
        <w:tc>
          <w:tcPr>
            <w:tcW w:w="4962" w:type="dxa"/>
          </w:tcPr>
          <w:p w14:paraId="3FAB506A" w14:textId="77777777" w:rsidR="00E407EC" w:rsidRPr="00EA4921" w:rsidRDefault="00E407EC" w:rsidP="00851286">
            <w:pPr>
              <w:jc w:val="left"/>
            </w:pPr>
            <w:r w:rsidRPr="00EA4921">
              <w:t>Gniazdo wtykowe na szynę</w:t>
            </w:r>
            <w:r w:rsidRPr="00EA4921">
              <w:br/>
              <w:t>typ t-2P+Z-10/16A-250V</w:t>
            </w:r>
            <w:r w:rsidRPr="00EA4921">
              <w:br/>
              <w:t>Producent: ELSIN</w:t>
            </w:r>
          </w:p>
        </w:tc>
        <w:tc>
          <w:tcPr>
            <w:tcW w:w="708" w:type="dxa"/>
          </w:tcPr>
          <w:p w14:paraId="2A38C275" w14:textId="62E50F78" w:rsidR="00E407EC" w:rsidRPr="00EA4921" w:rsidRDefault="004E37E4" w:rsidP="00F77843">
            <w:r w:rsidRPr="00EA4921">
              <w:t>3</w:t>
            </w:r>
          </w:p>
        </w:tc>
        <w:tc>
          <w:tcPr>
            <w:tcW w:w="2268" w:type="dxa"/>
          </w:tcPr>
          <w:p w14:paraId="5E88D513" w14:textId="77777777" w:rsidR="00E407EC" w:rsidRPr="00EA4921" w:rsidRDefault="00E407EC" w:rsidP="00F77843"/>
        </w:tc>
      </w:tr>
    </w:tbl>
    <w:p w14:paraId="1DC9142C" w14:textId="09F650C3" w:rsidR="00BE28AE" w:rsidRPr="00EA4921" w:rsidRDefault="00BE28AE" w:rsidP="00BE28AE">
      <w:pPr>
        <w:spacing w:after="0" w:line="240" w:lineRule="auto"/>
      </w:pPr>
      <w:r w:rsidRPr="00EA4921">
        <w:br w:type="page"/>
      </w:r>
      <w:r w:rsidRPr="00EA4921">
        <w:rPr>
          <w:b/>
          <w:bCs/>
        </w:rPr>
        <w:lastRenderedPageBreak/>
        <w:t>Szafa SPO-</w:t>
      </w:r>
      <w:proofErr w:type="spellStart"/>
      <w:r w:rsidRPr="00EA4921">
        <w:rPr>
          <w:b/>
          <w:bCs/>
        </w:rPr>
        <w:t>St</w:t>
      </w:r>
      <w:proofErr w:type="spellEnd"/>
      <w:r w:rsidRPr="00EA4921">
        <w:t xml:space="preserve"> – OSPRZĘT</w:t>
      </w:r>
    </w:p>
    <w:p w14:paraId="4617905C" w14:textId="77777777" w:rsidR="00BE28AE" w:rsidRPr="00EA4921" w:rsidRDefault="00BE28AE" w:rsidP="00BE28AE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BE28AE" w:rsidRPr="00EA4921" w14:paraId="7DF6EC9E" w14:textId="77777777" w:rsidTr="001F61AB">
        <w:tc>
          <w:tcPr>
            <w:tcW w:w="704" w:type="dxa"/>
          </w:tcPr>
          <w:p w14:paraId="1109F1FE" w14:textId="77777777" w:rsidR="00BE28AE" w:rsidRPr="00EA4921" w:rsidRDefault="00BE28AE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45954536" w14:textId="77777777" w:rsidR="00BE28AE" w:rsidRPr="00EA4921" w:rsidRDefault="00BE28AE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0A8CFB57" w14:textId="77777777" w:rsidR="00BE28AE" w:rsidRPr="00EA4921" w:rsidRDefault="00BE28AE" w:rsidP="00BE28AE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5D930076" w14:textId="77777777" w:rsidR="00BE28AE" w:rsidRPr="00EA4921" w:rsidRDefault="00BE28AE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6B85901F" w14:textId="77777777" w:rsidR="00BE28AE" w:rsidRPr="00EA4921" w:rsidRDefault="00BE28AE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04E0773E" w14:textId="77777777" w:rsidR="00BE28AE" w:rsidRPr="00EA4921" w:rsidRDefault="00BE28AE" w:rsidP="00BE28AE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524D803D" w14:textId="77777777" w:rsidTr="001F61AB">
        <w:tc>
          <w:tcPr>
            <w:tcW w:w="704" w:type="dxa"/>
          </w:tcPr>
          <w:p w14:paraId="7FB342C6" w14:textId="39D0FEEF" w:rsidR="004E37E4" w:rsidRPr="00EA4921" w:rsidRDefault="00BE28AE" w:rsidP="00F77843">
            <w:r w:rsidRPr="00EA4921">
              <w:t>71</w:t>
            </w:r>
          </w:p>
        </w:tc>
        <w:tc>
          <w:tcPr>
            <w:tcW w:w="992" w:type="dxa"/>
          </w:tcPr>
          <w:p w14:paraId="1B1598A6" w14:textId="77777777" w:rsidR="004E37E4" w:rsidRPr="00EA4921" w:rsidRDefault="004E37E4" w:rsidP="00F77843">
            <w:r w:rsidRPr="00EA4921">
              <w:rPr>
                <w:b/>
                <w:bCs/>
              </w:rPr>
              <w:t>23B1</w:t>
            </w:r>
          </w:p>
        </w:tc>
        <w:tc>
          <w:tcPr>
            <w:tcW w:w="4962" w:type="dxa"/>
          </w:tcPr>
          <w:p w14:paraId="268DCF61" w14:textId="75C24B2F" w:rsidR="004E37E4" w:rsidRPr="00EA4921" w:rsidRDefault="004E37E4" w:rsidP="00851286">
            <w:pPr>
              <w:jc w:val="left"/>
            </w:pPr>
            <w:r w:rsidRPr="00EA4921">
              <w:t>Termostat na szynę</w:t>
            </w:r>
            <w:r w:rsidR="003E63E2" w:rsidRPr="00EA4921">
              <w:t xml:space="preserve"> </w:t>
            </w:r>
            <w:r w:rsidRPr="00EA4921">
              <w:t>typ 8017 / 0 … 60</w:t>
            </w:r>
            <w:r w:rsidRPr="00EA4921">
              <w:rPr>
                <w:vertAlign w:val="superscript"/>
              </w:rPr>
              <w:t>O</w:t>
            </w:r>
            <w:r w:rsidRPr="00EA4921">
              <w:t>C</w:t>
            </w:r>
            <w:r w:rsidRPr="00EA4921">
              <w:br/>
              <w:t>Producent: BEMKO</w:t>
            </w:r>
          </w:p>
        </w:tc>
        <w:tc>
          <w:tcPr>
            <w:tcW w:w="708" w:type="dxa"/>
          </w:tcPr>
          <w:p w14:paraId="2959831F" w14:textId="77777777" w:rsidR="004E37E4" w:rsidRPr="00EA4921" w:rsidRDefault="004E37E4" w:rsidP="00F77843">
            <w:r w:rsidRPr="00EA4921">
              <w:t>1</w:t>
            </w:r>
          </w:p>
        </w:tc>
        <w:tc>
          <w:tcPr>
            <w:tcW w:w="2268" w:type="dxa"/>
          </w:tcPr>
          <w:p w14:paraId="6A080FA8" w14:textId="77777777" w:rsidR="004E37E4" w:rsidRPr="00EA4921" w:rsidRDefault="004E37E4" w:rsidP="00F77843"/>
        </w:tc>
      </w:tr>
      <w:tr w:rsidR="00EA4921" w:rsidRPr="00EA4921" w14:paraId="2BDB6333" w14:textId="77777777" w:rsidTr="001F61AB">
        <w:tc>
          <w:tcPr>
            <w:tcW w:w="704" w:type="dxa"/>
          </w:tcPr>
          <w:p w14:paraId="7FA81452" w14:textId="0FECE8CA" w:rsidR="004E37E4" w:rsidRPr="00EA4921" w:rsidRDefault="00BE28AE" w:rsidP="00F77843">
            <w:r w:rsidRPr="00EA4921">
              <w:t>7</w:t>
            </w:r>
            <w:r w:rsidR="004E37E4" w:rsidRPr="00EA4921">
              <w:t>2</w:t>
            </w:r>
          </w:p>
        </w:tc>
        <w:tc>
          <w:tcPr>
            <w:tcW w:w="992" w:type="dxa"/>
          </w:tcPr>
          <w:p w14:paraId="6E2089B8" w14:textId="41EA617B" w:rsidR="004E37E4" w:rsidRPr="00EA4921" w:rsidRDefault="004E37E4" w:rsidP="00F77843">
            <w:r w:rsidRPr="00EA4921">
              <w:rPr>
                <w:b/>
                <w:bCs/>
              </w:rPr>
              <w:t>23B1</w:t>
            </w:r>
          </w:p>
        </w:tc>
        <w:tc>
          <w:tcPr>
            <w:tcW w:w="4962" w:type="dxa"/>
          </w:tcPr>
          <w:p w14:paraId="71504277" w14:textId="47D34D32" w:rsidR="004E37E4" w:rsidRPr="00EA4921" w:rsidRDefault="004E37E4" w:rsidP="00851286">
            <w:pPr>
              <w:jc w:val="left"/>
            </w:pPr>
            <w:r w:rsidRPr="00EA4921">
              <w:t>Grzałka na szynę</w:t>
            </w:r>
            <w:r w:rsidR="003E63E2" w:rsidRPr="00EA4921">
              <w:t xml:space="preserve"> </w:t>
            </w:r>
            <w:r w:rsidRPr="00EA4921">
              <w:t>typ HG-140-45W</w:t>
            </w:r>
            <w:r w:rsidRPr="00EA4921">
              <w:br/>
              <w:t>Producent: DELTA</w:t>
            </w:r>
          </w:p>
        </w:tc>
        <w:tc>
          <w:tcPr>
            <w:tcW w:w="708" w:type="dxa"/>
          </w:tcPr>
          <w:p w14:paraId="2F12BB5A" w14:textId="0D55C777" w:rsidR="004E37E4" w:rsidRPr="00EA4921" w:rsidRDefault="004E37E4" w:rsidP="00F77843">
            <w:r w:rsidRPr="00EA4921">
              <w:t>1</w:t>
            </w:r>
          </w:p>
        </w:tc>
        <w:tc>
          <w:tcPr>
            <w:tcW w:w="2268" w:type="dxa"/>
          </w:tcPr>
          <w:p w14:paraId="7CAA49BA" w14:textId="77777777" w:rsidR="004E37E4" w:rsidRPr="00EA4921" w:rsidRDefault="004E37E4" w:rsidP="00F77843"/>
        </w:tc>
      </w:tr>
      <w:tr w:rsidR="00EA4921" w:rsidRPr="00EA4921" w14:paraId="67531778" w14:textId="77777777" w:rsidTr="001F61AB">
        <w:tc>
          <w:tcPr>
            <w:tcW w:w="704" w:type="dxa"/>
          </w:tcPr>
          <w:p w14:paraId="33E10EB0" w14:textId="537FCA64" w:rsidR="00BE28AE" w:rsidRPr="00EA4921" w:rsidRDefault="00BE28AE" w:rsidP="00F77843">
            <w:r w:rsidRPr="00EA4921">
              <w:t>73</w:t>
            </w:r>
          </w:p>
        </w:tc>
        <w:tc>
          <w:tcPr>
            <w:tcW w:w="992" w:type="dxa"/>
          </w:tcPr>
          <w:p w14:paraId="5BFD4F07" w14:textId="77777777" w:rsidR="00BE28AE" w:rsidRPr="00EA4921" w:rsidRDefault="00BE28AE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25F1-3 26F1-3 27F1-3</w:t>
            </w:r>
          </w:p>
        </w:tc>
        <w:tc>
          <w:tcPr>
            <w:tcW w:w="4962" w:type="dxa"/>
          </w:tcPr>
          <w:p w14:paraId="1FCD9843" w14:textId="4BD1A119" w:rsidR="00BE28AE" w:rsidRPr="00EA4921" w:rsidRDefault="00BE28AE" w:rsidP="00851286">
            <w:pPr>
              <w:jc w:val="left"/>
            </w:pPr>
            <w:r w:rsidRPr="00EA4921">
              <w:t>Złączka uniwersalna śrubowa</w:t>
            </w:r>
            <w:r w:rsidRPr="00EA4921">
              <w:rPr>
                <w:b/>
              </w:rPr>
              <w:br/>
            </w:r>
            <w:r w:rsidRPr="00EA4921">
              <w:t>z bezpiecznikiem szklanym typ MRK</w:t>
            </w:r>
            <w:r w:rsidRPr="00EA4921">
              <w:noBreakHyphen/>
              <w:t>S 6mm2 szara</w:t>
            </w:r>
            <w:r w:rsidR="003E63E2" w:rsidRPr="00EA4921">
              <w:t xml:space="preserve"> </w:t>
            </w:r>
            <w:r w:rsidRPr="00EA4921">
              <w:t>/ wkładka 50mA</w:t>
            </w:r>
            <w:r w:rsidRPr="00EA4921">
              <w:br/>
              <w:t xml:space="preserve">Producent: ONKA </w:t>
            </w:r>
            <w:proofErr w:type="spellStart"/>
            <w:r w:rsidRPr="00EA4921">
              <w:t>Elektrik</w:t>
            </w:r>
            <w:proofErr w:type="spellEnd"/>
            <w:r w:rsidRPr="00EA4921">
              <w:t xml:space="preserve"> Tr</w:t>
            </w:r>
          </w:p>
        </w:tc>
        <w:tc>
          <w:tcPr>
            <w:tcW w:w="708" w:type="dxa"/>
          </w:tcPr>
          <w:p w14:paraId="2D56F837" w14:textId="77777777" w:rsidR="00BE28AE" w:rsidRPr="00EA4921" w:rsidRDefault="00BE28AE" w:rsidP="00F77843">
            <w:r w:rsidRPr="00EA4921">
              <w:t>9</w:t>
            </w:r>
          </w:p>
        </w:tc>
        <w:tc>
          <w:tcPr>
            <w:tcW w:w="2268" w:type="dxa"/>
          </w:tcPr>
          <w:p w14:paraId="7C7D2075" w14:textId="77777777" w:rsidR="00BE28AE" w:rsidRPr="00EA4921" w:rsidRDefault="00BE28AE" w:rsidP="00F77843"/>
        </w:tc>
      </w:tr>
      <w:tr w:rsidR="00EA4921" w:rsidRPr="00F75857" w14:paraId="11CA7C58" w14:textId="77777777" w:rsidTr="001F61AB">
        <w:tc>
          <w:tcPr>
            <w:tcW w:w="704" w:type="dxa"/>
          </w:tcPr>
          <w:p w14:paraId="013BFB5F" w14:textId="32044B76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74</w:t>
            </w:r>
          </w:p>
        </w:tc>
        <w:tc>
          <w:tcPr>
            <w:tcW w:w="992" w:type="dxa"/>
          </w:tcPr>
          <w:p w14:paraId="75272E0C" w14:textId="77777777" w:rsidR="00BE28AE" w:rsidRPr="00F75857" w:rsidRDefault="00BE28AE" w:rsidP="00F77843">
            <w:pPr>
              <w:rPr>
                <w:rFonts w:cstheme="minorHAnsi"/>
              </w:rPr>
            </w:pPr>
          </w:p>
        </w:tc>
        <w:tc>
          <w:tcPr>
            <w:tcW w:w="4962" w:type="dxa"/>
          </w:tcPr>
          <w:p w14:paraId="7B1E6796" w14:textId="4CC8417A" w:rsidR="00BE28AE" w:rsidRPr="00F75857" w:rsidRDefault="00BE28AE" w:rsidP="00851286">
            <w:pPr>
              <w:jc w:val="left"/>
              <w:rPr>
                <w:rFonts w:cstheme="minorHAnsi"/>
                <w:lang w:val="en-US"/>
              </w:rPr>
            </w:pPr>
            <w:r w:rsidRPr="00F75857">
              <w:rPr>
                <w:rFonts w:cstheme="minorHAnsi"/>
                <w:lang w:val="en-US"/>
              </w:rPr>
              <w:t xml:space="preserve">Kabel </w:t>
            </w:r>
            <w:proofErr w:type="spellStart"/>
            <w:r w:rsidRPr="00F75857">
              <w:rPr>
                <w:rFonts w:cstheme="minorHAnsi"/>
                <w:lang w:val="en-US"/>
              </w:rPr>
              <w:t>Patchcord</w:t>
            </w:r>
            <w:proofErr w:type="spellEnd"/>
            <w:r w:rsidRPr="00F75857">
              <w:rPr>
                <w:rFonts w:cstheme="minorHAnsi"/>
                <w:lang w:val="en-US"/>
              </w:rPr>
              <w:t xml:space="preserve"> </w:t>
            </w:r>
            <w:r w:rsidR="00F35386" w:rsidRPr="00F75857">
              <w:rPr>
                <w:rFonts w:cstheme="minorHAnsi"/>
                <w:lang w:val="en-US"/>
              </w:rPr>
              <w:t xml:space="preserve">U/FTP </w:t>
            </w:r>
            <w:r w:rsidRPr="00F75857">
              <w:rPr>
                <w:rFonts w:cstheme="minorHAnsi"/>
                <w:lang w:val="en-US"/>
              </w:rPr>
              <w:t>– kat. 6 -2mb</w:t>
            </w:r>
          </w:p>
        </w:tc>
        <w:tc>
          <w:tcPr>
            <w:tcW w:w="708" w:type="dxa"/>
          </w:tcPr>
          <w:p w14:paraId="5878DA28" w14:textId="77777777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2</w:t>
            </w:r>
          </w:p>
        </w:tc>
        <w:tc>
          <w:tcPr>
            <w:tcW w:w="2268" w:type="dxa"/>
          </w:tcPr>
          <w:p w14:paraId="2F560354" w14:textId="77777777" w:rsidR="00BE28AE" w:rsidRPr="00F75857" w:rsidRDefault="00BE28AE" w:rsidP="00F77843">
            <w:pPr>
              <w:rPr>
                <w:rFonts w:cstheme="minorHAnsi"/>
              </w:rPr>
            </w:pPr>
          </w:p>
        </w:tc>
      </w:tr>
      <w:tr w:rsidR="00EA4921" w:rsidRPr="00F75857" w14:paraId="58830965" w14:textId="77777777" w:rsidTr="001F61AB">
        <w:tc>
          <w:tcPr>
            <w:tcW w:w="704" w:type="dxa"/>
          </w:tcPr>
          <w:p w14:paraId="31D34B4F" w14:textId="5FD1C318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75</w:t>
            </w:r>
          </w:p>
        </w:tc>
        <w:tc>
          <w:tcPr>
            <w:tcW w:w="992" w:type="dxa"/>
          </w:tcPr>
          <w:p w14:paraId="11FCD17F" w14:textId="77777777" w:rsidR="00BE28AE" w:rsidRPr="00F75857" w:rsidRDefault="00BE28AE" w:rsidP="00F77843">
            <w:pPr>
              <w:rPr>
                <w:rFonts w:cstheme="minorHAnsi"/>
              </w:rPr>
            </w:pPr>
          </w:p>
        </w:tc>
        <w:tc>
          <w:tcPr>
            <w:tcW w:w="4962" w:type="dxa"/>
          </w:tcPr>
          <w:p w14:paraId="2AFDA6AA" w14:textId="3EF77CC8" w:rsidR="00BE28AE" w:rsidRPr="00F75857" w:rsidRDefault="00BE28AE" w:rsidP="00851286">
            <w:pPr>
              <w:jc w:val="left"/>
              <w:rPr>
                <w:rFonts w:cstheme="minorHAnsi"/>
              </w:rPr>
            </w:pPr>
            <w:r w:rsidRPr="00F75857">
              <w:rPr>
                <w:rFonts w:cstheme="minorHAnsi"/>
              </w:rPr>
              <w:t xml:space="preserve">Kabel </w:t>
            </w:r>
            <w:proofErr w:type="spellStart"/>
            <w:r w:rsidRPr="00F75857">
              <w:rPr>
                <w:rFonts w:cstheme="minorHAnsi"/>
              </w:rPr>
              <w:t>Patchcord</w:t>
            </w:r>
            <w:proofErr w:type="spellEnd"/>
            <w:r w:rsidR="00F35386" w:rsidRPr="003D28E5">
              <w:rPr>
                <w:rFonts w:cstheme="minorHAnsi"/>
              </w:rPr>
              <w:t xml:space="preserve"> U/FTP</w:t>
            </w:r>
            <w:r w:rsidR="00397B9C" w:rsidRPr="00F75857">
              <w:rPr>
                <w:rFonts w:cstheme="minorHAnsi"/>
              </w:rPr>
              <w:t xml:space="preserve"> </w:t>
            </w:r>
            <w:r w:rsidRPr="00F75857">
              <w:rPr>
                <w:rFonts w:cstheme="minorHAnsi"/>
              </w:rPr>
              <w:t>– kat. 6 -20mb</w:t>
            </w:r>
            <w:r w:rsidRPr="00F75857">
              <w:rPr>
                <w:rFonts w:cstheme="minorHAnsi"/>
              </w:rPr>
              <w:br/>
              <w:t xml:space="preserve">zewnętrzny </w:t>
            </w:r>
            <w:r w:rsidR="00397B9C" w:rsidRPr="00F75857">
              <w:rPr>
                <w:rFonts w:cstheme="minorHAnsi"/>
              </w:rPr>
              <w:t>–</w:t>
            </w:r>
            <w:r w:rsidRPr="00F75857">
              <w:rPr>
                <w:rFonts w:cstheme="minorHAnsi"/>
              </w:rPr>
              <w:t xml:space="preserve"> czarny</w:t>
            </w:r>
          </w:p>
        </w:tc>
        <w:tc>
          <w:tcPr>
            <w:tcW w:w="708" w:type="dxa"/>
          </w:tcPr>
          <w:p w14:paraId="5FEFA411" w14:textId="77777777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1</w:t>
            </w:r>
          </w:p>
        </w:tc>
        <w:tc>
          <w:tcPr>
            <w:tcW w:w="2268" w:type="dxa"/>
          </w:tcPr>
          <w:p w14:paraId="077617FD" w14:textId="6E943AF9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do AG-1</w:t>
            </w:r>
          </w:p>
        </w:tc>
      </w:tr>
      <w:tr w:rsidR="00EA4921" w:rsidRPr="00F75857" w14:paraId="6E031E5A" w14:textId="77777777" w:rsidTr="001F61AB">
        <w:tc>
          <w:tcPr>
            <w:tcW w:w="704" w:type="dxa"/>
          </w:tcPr>
          <w:p w14:paraId="200D212E" w14:textId="774EDD81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76</w:t>
            </w:r>
          </w:p>
        </w:tc>
        <w:tc>
          <w:tcPr>
            <w:tcW w:w="992" w:type="dxa"/>
          </w:tcPr>
          <w:p w14:paraId="32BEA213" w14:textId="77777777" w:rsidR="00BE28AE" w:rsidRPr="00F75857" w:rsidRDefault="00BE28AE" w:rsidP="00F77843">
            <w:pPr>
              <w:rPr>
                <w:rFonts w:cstheme="minorHAnsi"/>
              </w:rPr>
            </w:pPr>
          </w:p>
        </w:tc>
        <w:tc>
          <w:tcPr>
            <w:tcW w:w="4962" w:type="dxa"/>
          </w:tcPr>
          <w:p w14:paraId="565C8DDD" w14:textId="377AC791" w:rsidR="00BE28AE" w:rsidRPr="00F75857" w:rsidRDefault="00BE28AE" w:rsidP="00851286">
            <w:pPr>
              <w:jc w:val="left"/>
              <w:rPr>
                <w:rFonts w:cstheme="minorHAnsi"/>
              </w:rPr>
            </w:pPr>
            <w:r w:rsidRPr="00F75857">
              <w:rPr>
                <w:rFonts w:cstheme="minorHAnsi"/>
              </w:rPr>
              <w:t xml:space="preserve">Kabel </w:t>
            </w:r>
            <w:proofErr w:type="spellStart"/>
            <w:r w:rsidRPr="00F75857">
              <w:rPr>
                <w:rFonts w:cstheme="minorHAnsi"/>
              </w:rPr>
              <w:t>Patchcord</w:t>
            </w:r>
            <w:proofErr w:type="spellEnd"/>
            <w:r w:rsidR="00F35386" w:rsidRPr="003D28E5">
              <w:rPr>
                <w:rFonts w:cstheme="minorHAnsi"/>
              </w:rPr>
              <w:t xml:space="preserve"> U/FTP</w:t>
            </w:r>
            <w:r w:rsidR="00397B9C" w:rsidRPr="00F75857">
              <w:rPr>
                <w:rFonts w:cstheme="minorHAnsi"/>
              </w:rPr>
              <w:t xml:space="preserve"> </w:t>
            </w:r>
            <w:r w:rsidRPr="00F75857">
              <w:rPr>
                <w:rFonts w:cstheme="minorHAnsi"/>
              </w:rPr>
              <w:t>– kat. 6 -25mb</w:t>
            </w:r>
            <w:r w:rsidRPr="00F75857">
              <w:rPr>
                <w:rFonts w:cstheme="minorHAnsi"/>
              </w:rPr>
              <w:br/>
              <w:t xml:space="preserve">zewnętrzny </w:t>
            </w:r>
            <w:r w:rsidR="00397B9C" w:rsidRPr="00F75857">
              <w:rPr>
                <w:rFonts w:cstheme="minorHAnsi"/>
              </w:rPr>
              <w:t>–</w:t>
            </w:r>
            <w:r w:rsidRPr="00F75857">
              <w:rPr>
                <w:rFonts w:cstheme="minorHAnsi"/>
              </w:rPr>
              <w:t xml:space="preserve"> czarny</w:t>
            </w:r>
          </w:p>
        </w:tc>
        <w:tc>
          <w:tcPr>
            <w:tcW w:w="708" w:type="dxa"/>
          </w:tcPr>
          <w:p w14:paraId="37BB44C2" w14:textId="77777777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1</w:t>
            </w:r>
          </w:p>
        </w:tc>
        <w:tc>
          <w:tcPr>
            <w:tcW w:w="2268" w:type="dxa"/>
          </w:tcPr>
          <w:p w14:paraId="2649886A" w14:textId="77777777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do AG-2</w:t>
            </w:r>
          </w:p>
        </w:tc>
      </w:tr>
      <w:tr w:rsidR="00EA4921" w:rsidRPr="00F75857" w14:paraId="75D4F10B" w14:textId="77777777" w:rsidTr="001F61AB">
        <w:tc>
          <w:tcPr>
            <w:tcW w:w="704" w:type="dxa"/>
          </w:tcPr>
          <w:p w14:paraId="453D3465" w14:textId="0BF69E8C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77</w:t>
            </w:r>
          </w:p>
        </w:tc>
        <w:tc>
          <w:tcPr>
            <w:tcW w:w="992" w:type="dxa"/>
          </w:tcPr>
          <w:p w14:paraId="580FEA92" w14:textId="77777777" w:rsidR="00BE28AE" w:rsidRPr="00F75857" w:rsidRDefault="00BE28AE" w:rsidP="00F77843">
            <w:pPr>
              <w:rPr>
                <w:rFonts w:cstheme="minorHAnsi"/>
              </w:rPr>
            </w:pPr>
          </w:p>
        </w:tc>
        <w:tc>
          <w:tcPr>
            <w:tcW w:w="4962" w:type="dxa"/>
          </w:tcPr>
          <w:p w14:paraId="75A6C1BF" w14:textId="7C46E761" w:rsidR="00BE28AE" w:rsidRPr="00F75857" w:rsidRDefault="00BE28AE" w:rsidP="00851286">
            <w:pPr>
              <w:jc w:val="left"/>
              <w:rPr>
                <w:rFonts w:cstheme="minorHAnsi"/>
              </w:rPr>
            </w:pPr>
            <w:r w:rsidRPr="00F75857">
              <w:rPr>
                <w:rFonts w:cstheme="minorHAnsi"/>
              </w:rPr>
              <w:t xml:space="preserve">Kabel </w:t>
            </w:r>
            <w:proofErr w:type="spellStart"/>
            <w:r w:rsidRPr="00F75857">
              <w:rPr>
                <w:rFonts w:cstheme="minorHAnsi"/>
              </w:rPr>
              <w:t>Patchcord</w:t>
            </w:r>
            <w:proofErr w:type="spellEnd"/>
            <w:r w:rsidR="00F35386" w:rsidRPr="003D28E5">
              <w:rPr>
                <w:rFonts w:cstheme="minorHAnsi"/>
              </w:rPr>
              <w:t xml:space="preserve"> U/FTP</w:t>
            </w:r>
            <w:r w:rsidR="00397B9C" w:rsidRPr="00F75857">
              <w:rPr>
                <w:rFonts w:cstheme="minorHAnsi"/>
              </w:rPr>
              <w:t xml:space="preserve"> </w:t>
            </w:r>
            <w:r w:rsidRPr="00F75857">
              <w:rPr>
                <w:rFonts w:cstheme="minorHAnsi"/>
              </w:rPr>
              <w:t>– kat. 6 -30mb</w:t>
            </w:r>
            <w:r w:rsidRPr="00F75857">
              <w:rPr>
                <w:rFonts w:cstheme="minorHAnsi"/>
              </w:rPr>
              <w:br/>
              <w:t>zewnętrzny - czarny</w:t>
            </w:r>
          </w:p>
        </w:tc>
        <w:tc>
          <w:tcPr>
            <w:tcW w:w="708" w:type="dxa"/>
          </w:tcPr>
          <w:p w14:paraId="1963AD02" w14:textId="77777777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1</w:t>
            </w:r>
          </w:p>
        </w:tc>
        <w:tc>
          <w:tcPr>
            <w:tcW w:w="2268" w:type="dxa"/>
          </w:tcPr>
          <w:p w14:paraId="1FF0D981" w14:textId="6D87B4A6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do AG-3</w:t>
            </w:r>
          </w:p>
        </w:tc>
      </w:tr>
      <w:tr w:rsidR="00EA4921" w:rsidRPr="00F75857" w14:paraId="0CFCDFD4" w14:textId="77777777" w:rsidTr="00BE28AE">
        <w:tc>
          <w:tcPr>
            <w:tcW w:w="704" w:type="dxa"/>
          </w:tcPr>
          <w:p w14:paraId="21B01292" w14:textId="40BB75C2" w:rsidR="00BE28AE" w:rsidRPr="00F75857" w:rsidRDefault="00BE28AE" w:rsidP="00F77843">
            <w:pPr>
              <w:rPr>
                <w:rFonts w:cstheme="minorHAnsi"/>
              </w:rPr>
            </w:pPr>
            <w:r w:rsidRPr="00F75857">
              <w:rPr>
                <w:rFonts w:cstheme="minorHAnsi"/>
              </w:rPr>
              <w:t>78 - 80</w:t>
            </w:r>
          </w:p>
        </w:tc>
        <w:tc>
          <w:tcPr>
            <w:tcW w:w="992" w:type="dxa"/>
          </w:tcPr>
          <w:p w14:paraId="7AC52E3F" w14:textId="77777777" w:rsidR="00BE28AE" w:rsidRPr="00F75857" w:rsidRDefault="00BE28AE" w:rsidP="00F77843">
            <w:pPr>
              <w:rPr>
                <w:rFonts w:cstheme="minorHAnsi"/>
                <w:b/>
                <w:bCs/>
              </w:rPr>
            </w:pPr>
          </w:p>
        </w:tc>
        <w:tc>
          <w:tcPr>
            <w:tcW w:w="4962" w:type="dxa"/>
          </w:tcPr>
          <w:p w14:paraId="798C2477" w14:textId="77777777" w:rsidR="00BE28AE" w:rsidRPr="00F75857" w:rsidRDefault="00BE28AE" w:rsidP="00851286">
            <w:pPr>
              <w:jc w:val="left"/>
              <w:rPr>
                <w:rFonts w:cstheme="minorHAnsi"/>
                <w:i/>
                <w:iCs/>
              </w:rPr>
            </w:pPr>
            <w:r w:rsidRPr="00F75857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708" w:type="dxa"/>
          </w:tcPr>
          <w:p w14:paraId="105FD38F" w14:textId="77777777" w:rsidR="00BE28AE" w:rsidRPr="00F75857" w:rsidRDefault="00BE28AE" w:rsidP="00F77843">
            <w:pPr>
              <w:rPr>
                <w:rFonts w:cstheme="minorHAnsi"/>
              </w:rPr>
            </w:pPr>
          </w:p>
        </w:tc>
        <w:tc>
          <w:tcPr>
            <w:tcW w:w="2268" w:type="dxa"/>
          </w:tcPr>
          <w:p w14:paraId="4743BED6" w14:textId="77777777" w:rsidR="00BE28AE" w:rsidRPr="00F75857" w:rsidRDefault="00BE28AE" w:rsidP="00F77843">
            <w:pPr>
              <w:rPr>
                <w:rFonts w:cstheme="minorHAnsi"/>
              </w:rPr>
            </w:pPr>
          </w:p>
        </w:tc>
      </w:tr>
      <w:tr w:rsidR="00EA4921" w:rsidRPr="00EA4921" w14:paraId="016A1A8E" w14:textId="77777777" w:rsidTr="001F61AB">
        <w:tc>
          <w:tcPr>
            <w:tcW w:w="704" w:type="dxa"/>
          </w:tcPr>
          <w:p w14:paraId="2FBE2ADD" w14:textId="1EF67FF1" w:rsidR="000E06C7" w:rsidRPr="00EA4921" w:rsidRDefault="00BE28AE" w:rsidP="00F77843">
            <w:r w:rsidRPr="00EA4921">
              <w:t>81</w:t>
            </w:r>
          </w:p>
        </w:tc>
        <w:tc>
          <w:tcPr>
            <w:tcW w:w="992" w:type="dxa"/>
          </w:tcPr>
          <w:p w14:paraId="2D7F2AD7" w14:textId="078A6994" w:rsidR="000E06C7" w:rsidRPr="00EA4921" w:rsidRDefault="000E06C7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25F1-3 26F1-3 27F1-3</w:t>
            </w:r>
          </w:p>
        </w:tc>
        <w:tc>
          <w:tcPr>
            <w:tcW w:w="4962" w:type="dxa"/>
          </w:tcPr>
          <w:p w14:paraId="029B49AF" w14:textId="52F39C9E" w:rsidR="000E06C7" w:rsidRPr="00EA4921" w:rsidRDefault="000E06C7" w:rsidP="00851286">
            <w:pPr>
              <w:jc w:val="left"/>
            </w:pPr>
            <w:r w:rsidRPr="00EA4921">
              <w:t>Złączka uniwersalna śrubowa</w:t>
            </w:r>
            <w:r w:rsidRPr="00EA4921">
              <w:rPr>
                <w:b/>
              </w:rPr>
              <w:br/>
            </w:r>
            <w:r w:rsidRPr="00EA4921">
              <w:t>z bezpiecznikiem szklanym typ MRK</w:t>
            </w:r>
            <w:r w:rsidRPr="00EA4921">
              <w:noBreakHyphen/>
              <w:t>S 6mm2 szara</w:t>
            </w:r>
            <w:r w:rsidR="003E63E2" w:rsidRPr="00EA4921">
              <w:t xml:space="preserve"> </w:t>
            </w:r>
            <w:r w:rsidRPr="00EA4921">
              <w:t>/ wkładka 50mA</w:t>
            </w:r>
            <w:r w:rsidRPr="00EA4921">
              <w:br/>
              <w:t xml:space="preserve">Producent: ONKA </w:t>
            </w:r>
            <w:proofErr w:type="spellStart"/>
            <w:r w:rsidRPr="00EA4921">
              <w:t>Elektrik</w:t>
            </w:r>
            <w:proofErr w:type="spellEnd"/>
            <w:r w:rsidRPr="00EA4921">
              <w:t xml:space="preserve"> </w:t>
            </w:r>
            <w:proofErr w:type="spellStart"/>
            <w:r w:rsidRPr="00EA4921">
              <w:t>Tr</w:t>
            </w:r>
            <w:proofErr w:type="spellEnd"/>
          </w:p>
        </w:tc>
        <w:tc>
          <w:tcPr>
            <w:tcW w:w="708" w:type="dxa"/>
          </w:tcPr>
          <w:p w14:paraId="1A666E4E" w14:textId="143442E6" w:rsidR="000E06C7" w:rsidRPr="00EA4921" w:rsidRDefault="000E06C7" w:rsidP="00F77843">
            <w:r w:rsidRPr="00EA4921">
              <w:t>9</w:t>
            </w:r>
          </w:p>
        </w:tc>
        <w:tc>
          <w:tcPr>
            <w:tcW w:w="2268" w:type="dxa"/>
          </w:tcPr>
          <w:p w14:paraId="66A274DC" w14:textId="77777777" w:rsidR="000E06C7" w:rsidRPr="00EA4921" w:rsidRDefault="000E06C7" w:rsidP="00F77843"/>
        </w:tc>
      </w:tr>
      <w:tr w:rsidR="00EA4921" w:rsidRPr="00EA4921" w14:paraId="158E04D6" w14:textId="77777777" w:rsidTr="001F61AB">
        <w:tc>
          <w:tcPr>
            <w:tcW w:w="704" w:type="dxa"/>
          </w:tcPr>
          <w:p w14:paraId="24A7A068" w14:textId="432A93BF" w:rsidR="00A465C4" w:rsidRPr="00EA4921" w:rsidRDefault="00BE28AE" w:rsidP="00F77843">
            <w:r w:rsidRPr="00EA4921">
              <w:t>82</w:t>
            </w:r>
          </w:p>
        </w:tc>
        <w:tc>
          <w:tcPr>
            <w:tcW w:w="992" w:type="dxa"/>
          </w:tcPr>
          <w:p w14:paraId="4DC16BE1" w14:textId="77777777" w:rsidR="00A465C4" w:rsidRPr="00EA4921" w:rsidRDefault="00A465C4" w:rsidP="00F77843"/>
        </w:tc>
        <w:tc>
          <w:tcPr>
            <w:tcW w:w="4962" w:type="dxa"/>
          </w:tcPr>
          <w:p w14:paraId="10547620" w14:textId="61164832" w:rsidR="00A465C4" w:rsidRPr="00EA4921" w:rsidRDefault="00A465C4" w:rsidP="00851286">
            <w:pPr>
              <w:jc w:val="left"/>
            </w:pPr>
            <w:r w:rsidRPr="00EA4921">
              <w:t>Zacisk na szynę</w:t>
            </w:r>
            <w:r w:rsidRPr="00EA4921">
              <w:tab/>
              <w:t>PE 10mm</w:t>
            </w:r>
            <w:r w:rsidRPr="00EA4921">
              <w:rPr>
                <w:vertAlign w:val="superscript"/>
              </w:rPr>
              <w:t>2</w:t>
            </w:r>
          </w:p>
          <w:p w14:paraId="134465DF" w14:textId="77777777" w:rsidR="00A465C4" w:rsidRPr="00EA4921" w:rsidRDefault="00A465C4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4204D0FC" w14:textId="5E3B401C" w:rsidR="00A465C4" w:rsidRPr="00EA4921" w:rsidRDefault="00A465C4" w:rsidP="00F77843">
            <w:r w:rsidRPr="00EA4921">
              <w:t>3</w:t>
            </w:r>
          </w:p>
        </w:tc>
        <w:tc>
          <w:tcPr>
            <w:tcW w:w="2268" w:type="dxa"/>
          </w:tcPr>
          <w:p w14:paraId="4DD23D7F" w14:textId="77777777" w:rsidR="00A465C4" w:rsidRPr="00EA4921" w:rsidRDefault="00A465C4" w:rsidP="00F77843"/>
        </w:tc>
      </w:tr>
      <w:tr w:rsidR="00EA4921" w:rsidRPr="00EA4921" w14:paraId="3429E41A" w14:textId="77777777" w:rsidTr="001F61AB">
        <w:tc>
          <w:tcPr>
            <w:tcW w:w="704" w:type="dxa"/>
          </w:tcPr>
          <w:p w14:paraId="5E896C03" w14:textId="4B1D4AAD" w:rsidR="000E06C7" w:rsidRPr="00EA4921" w:rsidRDefault="00BE28AE" w:rsidP="00F77843">
            <w:r w:rsidRPr="00EA4921">
              <w:t>83</w:t>
            </w:r>
          </w:p>
        </w:tc>
        <w:tc>
          <w:tcPr>
            <w:tcW w:w="992" w:type="dxa"/>
          </w:tcPr>
          <w:p w14:paraId="5901924B" w14:textId="77777777" w:rsidR="000E06C7" w:rsidRPr="00EA4921" w:rsidRDefault="000E06C7" w:rsidP="00F77843"/>
        </w:tc>
        <w:tc>
          <w:tcPr>
            <w:tcW w:w="4962" w:type="dxa"/>
          </w:tcPr>
          <w:p w14:paraId="2C563F6F" w14:textId="77777777" w:rsidR="000E06C7" w:rsidRPr="00EA4921" w:rsidRDefault="000E06C7" w:rsidP="00851286">
            <w:pPr>
              <w:jc w:val="left"/>
            </w:pPr>
            <w:r w:rsidRPr="00EA4921">
              <w:t>Zacisk na szynę</w:t>
            </w:r>
            <w:r w:rsidRPr="00EA4921">
              <w:tab/>
              <w:t>PE 2,5mm</w:t>
            </w:r>
            <w:r w:rsidRPr="00EA4921">
              <w:rPr>
                <w:vertAlign w:val="superscript"/>
              </w:rPr>
              <w:t>2</w:t>
            </w:r>
          </w:p>
          <w:p w14:paraId="03CC464B" w14:textId="77777777" w:rsidR="000E06C7" w:rsidRPr="00EA4921" w:rsidRDefault="000E06C7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4EB14ADE" w14:textId="77777777" w:rsidR="000E06C7" w:rsidRPr="00EA4921" w:rsidRDefault="000E06C7" w:rsidP="00F77843">
            <w:r w:rsidRPr="00EA4921">
              <w:t>10</w:t>
            </w:r>
          </w:p>
        </w:tc>
        <w:tc>
          <w:tcPr>
            <w:tcW w:w="2268" w:type="dxa"/>
          </w:tcPr>
          <w:p w14:paraId="0291F328" w14:textId="77777777" w:rsidR="000E06C7" w:rsidRPr="00EA4921" w:rsidRDefault="000E06C7" w:rsidP="00F77843"/>
        </w:tc>
      </w:tr>
      <w:tr w:rsidR="00EA4921" w:rsidRPr="00EA4921" w14:paraId="6CCBBF0A" w14:textId="77777777" w:rsidTr="001F61AB">
        <w:tc>
          <w:tcPr>
            <w:tcW w:w="704" w:type="dxa"/>
          </w:tcPr>
          <w:p w14:paraId="4620977C" w14:textId="71C4C521" w:rsidR="000E06C7" w:rsidRPr="00EA4921" w:rsidRDefault="00BE28AE" w:rsidP="00F77843">
            <w:r w:rsidRPr="00EA4921">
              <w:t>84</w:t>
            </w:r>
          </w:p>
        </w:tc>
        <w:tc>
          <w:tcPr>
            <w:tcW w:w="992" w:type="dxa"/>
          </w:tcPr>
          <w:p w14:paraId="6B6038F3" w14:textId="77777777" w:rsidR="000E06C7" w:rsidRPr="00EA4921" w:rsidRDefault="000E06C7" w:rsidP="00F77843"/>
        </w:tc>
        <w:tc>
          <w:tcPr>
            <w:tcW w:w="4962" w:type="dxa"/>
          </w:tcPr>
          <w:p w14:paraId="6575B85D" w14:textId="77777777" w:rsidR="000E06C7" w:rsidRPr="00EA4921" w:rsidRDefault="000E06C7" w:rsidP="00851286">
            <w:pPr>
              <w:jc w:val="left"/>
            </w:pPr>
            <w:r w:rsidRPr="00EA4921">
              <w:t>Zacisk</w:t>
            </w:r>
            <w:r w:rsidRPr="00EA4921">
              <w:tab/>
              <w:t xml:space="preserve"> 2,5mm</w:t>
            </w:r>
            <w:r w:rsidRPr="00EA4921">
              <w:rPr>
                <w:vertAlign w:val="superscript"/>
              </w:rPr>
              <w:t>2</w:t>
            </w:r>
          </w:p>
          <w:p w14:paraId="702EABD0" w14:textId="77777777" w:rsidR="000E06C7" w:rsidRPr="00EA4921" w:rsidRDefault="000E06C7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49823735" w14:textId="77777777" w:rsidR="000E06C7" w:rsidRPr="00EA4921" w:rsidRDefault="000E06C7" w:rsidP="00F77843">
            <w:r w:rsidRPr="00EA4921">
              <w:t>100</w:t>
            </w:r>
          </w:p>
        </w:tc>
        <w:tc>
          <w:tcPr>
            <w:tcW w:w="2268" w:type="dxa"/>
          </w:tcPr>
          <w:p w14:paraId="238CD4C8" w14:textId="77777777" w:rsidR="000E06C7" w:rsidRPr="00EA4921" w:rsidRDefault="000E06C7" w:rsidP="00F77843"/>
        </w:tc>
      </w:tr>
      <w:tr w:rsidR="00EA4921" w:rsidRPr="00EA4921" w14:paraId="34DC36B1" w14:textId="77777777" w:rsidTr="001F61AB">
        <w:tc>
          <w:tcPr>
            <w:tcW w:w="704" w:type="dxa"/>
          </w:tcPr>
          <w:p w14:paraId="5F6CE049" w14:textId="2B4A3C9A" w:rsidR="000E06C7" w:rsidRPr="00EA4921" w:rsidRDefault="00BE28AE" w:rsidP="00F77843">
            <w:r w:rsidRPr="00EA4921">
              <w:t>85</w:t>
            </w:r>
          </w:p>
        </w:tc>
        <w:tc>
          <w:tcPr>
            <w:tcW w:w="992" w:type="dxa"/>
          </w:tcPr>
          <w:p w14:paraId="6EE541E2" w14:textId="77777777" w:rsidR="000E06C7" w:rsidRPr="00EA4921" w:rsidRDefault="000E06C7" w:rsidP="00F77843"/>
        </w:tc>
        <w:tc>
          <w:tcPr>
            <w:tcW w:w="4962" w:type="dxa"/>
          </w:tcPr>
          <w:p w14:paraId="410A9CC7" w14:textId="1B526C23" w:rsidR="000E06C7" w:rsidRPr="00EA4921" w:rsidRDefault="000E06C7" w:rsidP="00851286">
            <w:pPr>
              <w:jc w:val="left"/>
            </w:pPr>
            <w:r w:rsidRPr="00EA4921">
              <w:t>Koryto grzebieniowe 30 x 30</w:t>
            </w:r>
            <w:r w:rsidR="00BE28AE" w:rsidRPr="00EA4921">
              <w:br/>
            </w:r>
            <w:r w:rsidRPr="00EA4921">
              <w:t>Producent: LICATEC</w:t>
            </w:r>
          </w:p>
        </w:tc>
        <w:tc>
          <w:tcPr>
            <w:tcW w:w="708" w:type="dxa"/>
          </w:tcPr>
          <w:p w14:paraId="4F2D4F24" w14:textId="77777777" w:rsidR="000E06C7" w:rsidRPr="00EA4921" w:rsidRDefault="000E06C7" w:rsidP="00F77843">
            <w:r w:rsidRPr="00EA4921">
              <w:t>8m</w:t>
            </w:r>
          </w:p>
        </w:tc>
        <w:tc>
          <w:tcPr>
            <w:tcW w:w="2268" w:type="dxa"/>
          </w:tcPr>
          <w:p w14:paraId="1841F18C" w14:textId="77777777" w:rsidR="000E06C7" w:rsidRPr="00EA4921" w:rsidRDefault="000E06C7" w:rsidP="00F77843"/>
        </w:tc>
      </w:tr>
      <w:tr w:rsidR="000E06C7" w:rsidRPr="00EA4921" w14:paraId="70286B77" w14:textId="77777777" w:rsidTr="001F61AB">
        <w:tc>
          <w:tcPr>
            <w:tcW w:w="704" w:type="dxa"/>
          </w:tcPr>
          <w:p w14:paraId="7F2AEBEE" w14:textId="770291F4" w:rsidR="000E06C7" w:rsidRPr="00EA4921" w:rsidRDefault="00BE28AE" w:rsidP="00F77843">
            <w:r w:rsidRPr="00EA4921">
              <w:t>86</w:t>
            </w:r>
          </w:p>
        </w:tc>
        <w:tc>
          <w:tcPr>
            <w:tcW w:w="992" w:type="dxa"/>
          </w:tcPr>
          <w:p w14:paraId="2CA9FC2D" w14:textId="77777777" w:rsidR="000E06C7" w:rsidRPr="00EA4921" w:rsidRDefault="000E06C7" w:rsidP="00F77843"/>
        </w:tc>
        <w:tc>
          <w:tcPr>
            <w:tcW w:w="4962" w:type="dxa"/>
          </w:tcPr>
          <w:p w14:paraId="6ECF10E6" w14:textId="7EFA3CCF" w:rsidR="000E06C7" w:rsidRPr="00EA4921" w:rsidRDefault="000E06C7" w:rsidP="00851286">
            <w:pPr>
              <w:jc w:val="left"/>
            </w:pPr>
            <w:r w:rsidRPr="00EA4921">
              <w:t>Koryto grzebieniowe 50 x 40</w:t>
            </w:r>
            <w:r w:rsidR="00BE28AE" w:rsidRPr="00EA4921">
              <w:br/>
            </w:r>
            <w:r w:rsidRPr="00EA4921">
              <w:t>Producent: LICATEC</w:t>
            </w:r>
          </w:p>
        </w:tc>
        <w:tc>
          <w:tcPr>
            <w:tcW w:w="708" w:type="dxa"/>
          </w:tcPr>
          <w:p w14:paraId="18C84151" w14:textId="77777777" w:rsidR="000E06C7" w:rsidRPr="00EA4921" w:rsidRDefault="000E06C7" w:rsidP="00F77843">
            <w:r w:rsidRPr="00EA4921">
              <w:t>4m</w:t>
            </w:r>
          </w:p>
        </w:tc>
        <w:tc>
          <w:tcPr>
            <w:tcW w:w="2268" w:type="dxa"/>
          </w:tcPr>
          <w:p w14:paraId="557E7A58" w14:textId="77777777" w:rsidR="000E06C7" w:rsidRPr="00EA4921" w:rsidRDefault="000E06C7" w:rsidP="00F77843"/>
        </w:tc>
      </w:tr>
    </w:tbl>
    <w:p w14:paraId="693B121D" w14:textId="77777777" w:rsidR="00BE28AE" w:rsidRPr="00EA4921" w:rsidRDefault="00BE28AE"/>
    <w:p w14:paraId="2AA79B90" w14:textId="77777777" w:rsidR="00BE28AE" w:rsidRPr="00EA4921" w:rsidRDefault="00BE28AE">
      <w:r w:rsidRPr="00EA4921">
        <w:br w:type="page"/>
      </w:r>
    </w:p>
    <w:p w14:paraId="7B07A0FA" w14:textId="77777777" w:rsidR="00BE28AE" w:rsidRPr="00EA4921" w:rsidRDefault="00BE28AE" w:rsidP="00BE28AE">
      <w:pPr>
        <w:spacing w:after="0" w:line="240" w:lineRule="auto"/>
      </w:pPr>
      <w:r w:rsidRPr="00EA4921">
        <w:rPr>
          <w:b/>
          <w:bCs/>
        </w:rPr>
        <w:lastRenderedPageBreak/>
        <w:t>Szafa SPO-</w:t>
      </w:r>
      <w:proofErr w:type="spellStart"/>
      <w:r w:rsidRPr="00EA4921">
        <w:rPr>
          <w:b/>
          <w:bCs/>
        </w:rPr>
        <w:t>St</w:t>
      </w:r>
      <w:proofErr w:type="spellEnd"/>
      <w:r w:rsidRPr="00EA4921">
        <w:t xml:space="preserve"> – OSPRZĘT</w:t>
      </w:r>
    </w:p>
    <w:p w14:paraId="6EB78377" w14:textId="77777777" w:rsidR="00BE28AE" w:rsidRPr="00EA4921" w:rsidRDefault="00BE28AE" w:rsidP="00BE28AE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BE28AE" w:rsidRPr="00EA4921" w14:paraId="7FD91CB2" w14:textId="77777777" w:rsidTr="001F61AB">
        <w:tc>
          <w:tcPr>
            <w:tcW w:w="704" w:type="dxa"/>
          </w:tcPr>
          <w:p w14:paraId="113B54C2" w14:textId="77777777" w:rsidR="00BE28AE" w:rsidRPr="00EA4921" w:rsidRDefault="00BE28AE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2C2F58F1" w14:textId="77777777" w:rsidR="00BE28AE" w:rsidRPr="00EA4921" w:rsidRDefault="00BE28AE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2F73CD73" w14:textId="77777777" w:rsidR="00BE28AE" w:rsidRPr="00EA4921" w:rsidRDefault="00BE28AE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089D7B97" w14:textId="77777777" w:rsidR="00BE28AE" w:rsidRPr="00EA4921" w:rsidRDefault="00BE28AE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1C9AF5EC" w14:textId="77777777" w:rsidR="00BE28AE" w:rsidRPr="00EA4921" w:rsidRDefault="00BE28AE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472EE12F" w14:textId="77777777" w:rsidR="00BE28AE" w:rsidRPr="00EA4921" w:rsidRDefault="00BE28AE" w:rsidP="00BE28AE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25"/>
        <w:gridCol w:w="4937"/>
        <w:gridCol w:w="9"/>
        <w:gridCol w:w="699"/>
        <w:gridCol w:w="7"/>
        <w:gridCol w:w="2261"/>
      </w:tblGrid>
      <w:tr w:rsidR="00EA4921" w:rsidRPr="00EA4921" w14:paraId="11796E1D" w14:textId="77777777" w:rsidTr="00BE28AE">
        <w:tc>
          <w:tcPr>
            <w:tcW w:w="704" w:type="dxa"/>
          </w:tcPr>
          <w:p w14:paraId="76DC1ED1" w14:textId="7C02374A" w:rsidR="00BE28AE" w:rsidRPr="00EA4921" w:rsidRDefault="00BE28AE" w:rsidP="00F77843">
            <w:r w:rsidRPr="00EA4921">
              <w:t>87</w:t>
            </w:r>
          </w:p>
        </w:tc>
        <w:tc>
          <w:tcPr>
            <w:tcW w:w="992" w:type="dxa"/>
          </w:tcPr>
          <w:p w14:paraId="759726AB" w14:textId="77777777" w:rsidR="00BE28AE" w:rsidRPr="00EA4921" w:rsidRDefault="00BE28AE" w:rsidP="00F77843"/>
        </w:tc>
        <w:tc>
          <w:tcPr>
            <w:tcW w:w="4962" w:type="dxa"/>
            <w:gridSpan w:val="2"/>
          </w:tcPr>
          <w:p w14:paraId="42B359F1" w14:textId="77777777" w:rsidR="00BE28AE" w:rsidRPr="00EA4921" w:rsidRDefault="00BE28AE" w:rsidP="00851286">
            <w:pPr>
              <w:jc w:val="left"/>
            </w:pPr>
            <w:r w:rsidRPr="00EA4921">
              <w:t>Koryto grzebieniowe 80 x 60</w:t>
            </w:r>
            <w:r w:rsidRPr="00EA4921">
              <w:br/>
              <w:t>Producent: LICATEC</w:t>
            </w:r>
          </w:p>
        </w:tc>
        <w:tc>
          <w:tcPr>
            <w:tcW w:w="708" w:type="dxa"/>
            <w:gridSpan w:val="2"/>
          </w:tcPr>
          <w:p w14:paraId="758E5B13" w14:textId="77777777" w:rsidR="00BE28AE" w:rsidRPr="00EA4921" w:rsidRDefault="00BE28AE" w:rsidP="00F77843">
            <w:r w:rsidRPr="00EA4921">
              <w:t>4m</w:t>
            </w:r>
          </w:p>
        </w:tc>
        <w:tc>
          <w:tcPr>
            <w:tcW w:w="2268" w:type="dxa"/>
            <w:gridSpan w:val="2"/>
          </w:tcPr>
          <w:p w14:paraId="7148D0A6" w14:textId="77777777" w:rsidR="00BE28AE" w:rsidRPr="00EA4921" w:rsidRDefault="00BE28AE" w:rsidP="00F77843"/>
        </w:tc>
      </w:tr>
      <w:tr w:rsidR="00EA4921" w:rsidRPr="00EA4921" w14:paraId="7B5FACBB" w14:textId="77777777" w:rsidTr="001F61AB">
        <w:tc>
          <w:tcPr>
            <w:tcW w:w="704" w:type="dxa"/>
          </w:tcPr>
          <w:p w14:paraId="7326D2ED" w14:textId="3E0747AA" w:rsidR="00395401" w:rsidRPr="00EA4921" w:rsidRDefault="00BE28AE" w:rsidP="00F77843">
            <w:r w:rsidRPr="00EA4921">
              <w:t>88</w:t>
            </w:r>
          </w:p>
        </w:tc>
        <w:tc>
          <w:tcPr>
            <w:tcW w:w="1017" w:type="dxa"/>
            <w:gridSpan w:val="2"/>
          </w:tcPr>
          <w:p w14:paraId="3376D3D9" w14:textId="77777777" w:rsidR="00395401" w:rsidRPr="00EA4921" w:rsidRDefault="00395401" w:rsidP="00851286">
            <w:pPr>
              <w:jc w:val="left"/>
            </w:pPr>
            <w:proofErr w:type="spellStart"/>
            <w:r w:rsidRPr="00EA4921">
              <w:t>SPo-St</w:t>
            </w:r>
            <w:proofErr w:type="spellEnd"/>
          </w:p>
        </w:tc>
        <w:tc>
          <w:tcPr>
            <w:tcW w:w="4946" w:type="dxa"/>
            <w:gridSpan w:val="2"/>
          </w:tcPr>
          <w:p w14:paraId="70A9E826" w14:textId="4DA1E804" w:rsidR="00395401" w:rsidRPr="00EA4921" w:rsidRDefault="00395401" w:rsidP="00851286">
            <w:pPr>
              <w:jc w:val="left"/>
              <w:rPr>
                <w:b/>
              </w:rPr>
            </w:pPr>
            <w:r w:rsidRPr="00EA4921">
              <w:rPr>
                <w:rStyle w:val="class-name"/>
                <w:rFonts w:cstheme="minorHAnsi"/>
              </w:rPr>
              <w:t xml:space="preserve">Obudowa </w:t>
            </w:r>
            <w:proofErr w:type="spellStart"/>
            <w:r w:rsidRPr="00EA4921">
              <w:t>Spacial</w:t>
            </w:r>
            <w:proofErr w:type="spellEnd"/>
            <w:r w:rsidRPr="00EA4921">
              <w:t xml:space="preserve"> wisząca S3D</w:t>
            </w:r>
            <w:r w:rsidRPr="00EA4921">
              <w:br/>
              <w:t>- typ NSYS3D101030P</w:t>
            </w:r>
            <w:r w:rsidRPr="00EA4921">
              <w:br/>
              <w:t>- z płytą montażową ocynkowaną</w:t>
            </w:r>
            <w:r w:rsidRPr="00EA4921">
              <w:br/>
              <w:t>- IP55</w:t>
            </w:r>
            <w:r w:rsidR="003E63E2" w:rsidRPr="00EA4921">
              <w:t xml:space="preserve"> </w:t>
            </w:r>
            <w:r w:rsidRPr="00EA4921">
              <w:t>/</w:t>
            </w:r>
            <w:r w:rsidR="003E63E2" w:rsidRPr="00EA4921">
              <w:t xml:space="preserve"> </w:t>
            </w:r>
            <w:r w:rsidRPr="00EA4921">
              <w:t>1000 x 1000 x 300mm</w:t>
            </w:r>
          </w:p>
          <w:p w14:paraId="413BDC1C" w14:textId="77777777" w:rsidR="00395401" w:rsidRPr="00EA4921" w:rsidRDefault="00395401" w:rsidP="00851286">
            <w:pPr>
              <w:jc w:val="left"/>
            </w:pPr>
            <w:r w:rsidRPr="00EA4921">
              <w:t>Producent: SCHNEIDER</w:t>
            </w:r>
          </w:p>
        </w:tc>
        <w:tc>
          <w:tcPr>
            <w:tcW w:w="706" w:type="dxa"/>
            <w:gridSpan w:val="2"/>
          </w:tcPr>
          <w:p w14:paraId="30780400" w14:textId="77777777" w:rsidR="00395401" w:rsidRPr="00EA4921" w:rsidRDefault="00395401" w:rsidP="00F77843">
            <w:r w:rsidRPr="00EA4921">
              <w:t>1</w:t>
            </w:r>
          </w:p>
        </w:tc>
        <w:tc>
          <w:tcPr>
            <w:tcW w:w="2261" w:type="dxa"/>
          </w:tcPr>
          <w:p w14:paraId="073E4813" w14:textId="40FB6C19" w:rsidR="00395401" w:rsidRPr="00EA4921" w:rsidRDefault="00395401" w:rsidP="00041D8D">
            <w:pPr>
              <w:jc w:val="left"/>
            </w:pPr>
            <w:r w:rsidRPr="00EA4921">
              <w:t>Do zamontowania</w:t>
            </w:r>
            <w:r w:rsidRPr="00EA4921">
              <w:br/>
              <w:t xml:space="preserve">w szafie </w:t>
            </w:r>
            <w:proofErr w:type="spellStart"/>
            <w:r w:rsidRPr="00EA4921">
              <w:t>SPo</w:t>
            </w:r>
            <w:proofErr w:type="spellEnd"/>
          </w:p>
        </w:tc>
      </w:tr>
      <w:tr w:rsidR="00946767" w:rsidRPr="00EA4921" w14:paraId="283A10A4" w14:textId="77777777" w:rsidTr="00946767">
        <w:tc>
          <w:tcPr>
            <w:tcW w:w="704" w:type="dxa"/>
          </w:tcPr>
          <w:p w14:paraId="4D9F54F4" w14:textId="2669B257" w:rsidR="00946767" w:rsidRPr="00EA4921" w:rsidRDefault="00946767" w:rsidP="00F77843">
            <w:r w:rsidRPr="00EA4921">
              <w:t>89, 90</w:t>
            </w:r>
          </w:p>
        </w:tc>
        <w:tc>
          <w:tcPr>
            <w:tcW w:w="1017" w:type="dxa"/>
            <w:gridSpan w:val="2"/>
          </w:tcPr>
          <w:p w14:paraId="748AEE67" w14:textId="77777777" w:rsidR="00946767" w:rsidRPr="00EA4921" w:rsidRDefault="00946767" w:rsidP="00851286">
            <w:pPr>
              <w:jc w:val="left"/>
              <w:rPr>
                <w:b/>
                <w:bCs/>
              </w:rPr>
            </w:pPr>
          </w:p>
        </w:tc>
        <w:tc>
          <w:tcPr>
            <w:tcW w:w="4946" w:type="dxa"/>
            <w:gridSpan w:val="2"/>
          </w:tcPr>
          <w:p w14:paraId="10E8D67D" w14:textId="77777777" w:rsidR="00946767" w:rsidRPr="00EA4921" w:rsidRDefault="00946767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6" w:type="dxa"/>
            <w:gridSpan w:val="2"/>
          </w:tcPr>
          <w:p w14:paraId="4F7930A2" w14:textId="77777777" w:rsidR="00946767" w:rsidRPr="00EA4921" w:rsidRDefault="00946767" w:rsidP="00F77843"/>
        </w:tc>
        <w:tc>
          <w:tcPr>
            <w:tcW w:w="2261" w:type="dxa"/>
          </w:tcPr>
          <w:p w14:paraId="774B8BAB" w14:textId="77777777" w:rsidR="00946767" w:rsidRPr="00EA4921" w:rsidRDefault="00946767" w:rsidP="00F77843"/>
        </w:tc>
      </w:tr>
    </w:tbl>
    <w:p w14:paraId="421678D8" w14:textId="77777777" w:rsidR="00395401" w:rsidRPr="00EA4921" w:rsidRDefault="00395401"/>
    <w:p w14:paraId="4E8A7102" w14:textId="6DE8AC48" w:rsidR="009A24C2" w:rsidRPr="00EA4921" w:rsidRDefault="009A24C2" w:rsidP="00422751">
      <w:pPr>
        <w:pStyle w:val="Nagwek2"/>
        <w:rPr>
          <w:color w:val="auto"/>
        </w:rPr>
      </w:pPr>
      <w:bookmarkStart w:id="28" w:name="_Toc169617416"/>
      <w:r w:rsidRPr="00EA4921">
        <w:rPr>
          <w:color w:val="auto"/>
        </w:rPr>
        <w:t>Drabinki, koryta kablowe</w:t>
      </w:r>
      <w:r w:rsidR="00084A64" w:rsidRPr="00EA4921">
        <w:rPr>
          <w:color w:val="auto"/>
        </w:rPr>
        <w:t xml:space="preserve"> </w:t>
      </w:r>
      <w:r w:rsidR="00360484" w:rsidRPr="00EA4921">
        <w:rPr>
          <w:color w:val="auto"/>
        </w:rPr>
        <w:t>(</w:t>
      </w:r>
      <w:r w:rsidRPr="00EA4921">
        <w:rPr>
          <w:color w:val="auto"/>
        </w:rPr>
        <w:t>przy agregatach</w:t>
      </w:r>
      <w:r w:rsidR="00CB2399" w:rsidRPr="00EA4921">
        <w:rPr>
          <w:color w:val="auto"/>
        </w:rPr>
        <w:t>)</w:t>
      </w:r>
      <w:bookmarkEnd w:id="28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1"/>
        <w:gridCol w:w="708"/>
        <w:gridCol w:w="2269"/>
      </w:tblGrid>
      <w:tr w:rsidR="00EA4921" w:rsidRPr="00EA4921" w14:paraId="096DCC44" w14:textId="77777777" w:rsidTr="00A23C58">
        <w:tc>
          <w:tcPr>
            <w:tcW w:w="704" w:type="dxa"/>
          </w:tcPr>
          <w:p w14:paraId="13A433B9" w14:textId="0DF3B772" w:rsidR="009A24C2" w:rsidRPr="00EA4921" w:rsidRDefault="00946767" w:rsidP="00F77843">
            <w:r w:rsidRPr="00EA4921">
              <w:t>10</w:t>
            </w:r>
            <w:r w:rsidR="009A24C2" w:rsidRPr="00EA4921">
              <w:t>1</w:t>
            </w:r>
          </w:p>
        </w:tc>
        <w:tc>
          <w:tcPr>
            <w:tcW w:w="992" w:type="dxa"/>
          </w:tcPr>
          <w:p w14:paraId="1D60F1E3" w14:textId="77777777" w:rsidR="009A24C2" w:rsidRPr="00EA4921" w:rsidRDefault="009A24C2" w:rsidP="00F77843"/>
        </w:tc>
        <w:tc>
          <w:tcPr>
            <w:tcW w:w="4961" w:type="dxa"/>
          </w:tcPr>
          <w:p w14:paraId="2B2C555A" w14:textId="77777777" w:rsidR="009A24C2" w:rsidRPr="00EA4921" w:rsidRDefault="009A24C2" w:rsidP="00851286">
            <w:pPr>
              <w:jc w:val="left"/>
            </w:pPr>
            <w:r w:rsidRPr="00EA4921">
              <w:t>Drabinka kablowa DKP400H60/3N Baks</w:t>
            </w:r>
          </w:p>
          <w:p w14:paraId="5ED326E6" w14:textId="5C45EEEB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19" w:history="1">
              <w:r w:rsidRPr="00EA4921">
                <w:rPr>
                  <w:rStyle w:val="Hipercze"/>
                  <w:rFonts w:cstheme="minorHAnsi"/>
                  <w:color w:val="auto"/>
                </w:rPr>
                <w:t>BAKS</w:t>
              </w:r>
            </w:hyperlink>
          </w:p>
        </w:tc>
        <w:tc>
          <w:tcPr>
            <w:tcW w:w="708" w:type="dxa"/>
          </w:tcPr>
          <w:p w14:paraId="65883126" w14:textId="64E52FD2" w:rsidR="009A24C2" w:rsidRPr="00EA4921" w:rsidRDefault="007D5E3E" w:rsidP="00F77843">
            <w:r w:rsidRPr="00EA4921">
              <w:t>8</w:t>
            </w:r>
            <w:r w:rsidR="009A24C2" w:rsidRPr="00EA4921">
              <w:br/>
            </w:r>
            <w:proofErr w:type="spellStart"/>
            <w:r w:rsidR="009A24C2" w:rsidRPr="00EA4921">
              <w:t>mb</w:t>
            </w:r>
            <w:proofErr w:type="spellEnd"/>
          </w:p>
        </w:tc>
        <w:tc>
          <w:tcPr>
            <w:tcW w:w="2269" w:type="dxa"/>
          </w:tcPr>
          <w:p w14:paraId="34D278B7" w14:textId="77777777" w:rsidR="009A24C2" w:rsidRPr="00EA4921" w:rsidRDefault="009A24C2" w:rsidP="00F77843"/>
        </w:tc>
      </w:tr>
      <w:tr w:rsidR="00EA4921" w:rsidRPr="00EA4921" w14:paraId="673DEA19" w14:textId="77777777" w:rsidTr="00A23C58">
        <w:tc>
          <w:tcPr>
            <w:tcW w:w="704" w:type="dxa"/>
          </w:tcPr>
          <w:p w14:paraId="544200A1" w14:textId="17099427" w:rsidR="009A24C2" w:rsidRPr="00EA4921" w:rsidRDefault="00946767" w:rsidP="00F77843">
            <w:r w:rsidRPr="00EA4921">
              <w:t>10</w:t>
            </w:r>
            <w:r w:rsidR="009A24C2" w:rsidRPr="00EA4921">
              <w:t>2</w:t>
            </w:r>
          </w:p>
        </w:tc>
        <w:tc>
          <w:tcPr>
            <w:tcW w:w="992" w:type="dxa"/>
          </w:tcPr>
          <w:p w14:paraId="031EF59C" w14:textId="77777777" w:rsidR="009A24C2" w:rsidRPr="00EA4921" w:rsidRDefault="009A24C2" w:rsidP="00F77843"/>
        </w:tc>
        <w:tc>
          <w:tcPr>
            <w:tcW w:w="4961" w:type="dxa"/>
          </w:tcPr>
          <w:p w14:paraId="55C12256" w14:textId="77777777" w:rsidR="009A24C2" w:rsidRPr="00EA4921" w:rsidRDefault="009A24C2" w:rsidP="00851286">
            <w:pPr>
              <w:jc w:val="left"/>
            </w:pPr>
            <w:r w:rsidRPr="00EA4921">
              <w:t>Drabinka kablowa DKP200H60/3N Baks</w:t>
            </w:r>
          </w:p>
          <w:p w14:paraId="6D4F0DB7" w14:textId="43BD53A4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20" w:history="1">
              <w:r w:rsidRPr="00EA4921">
                <w:rPr>
                  <w:rStyle w:val="Hipercze"/>
                  <w:rFonts w:cstheme="minorHAnsi"/>
                  <w:color w:val="auto"/>
                </w:rPr>
                <w:t>BAKS</w:t>
              </w:r>
            </w:hyperlink>
          </w:p>
        </w:tc>
        <w:tc>
          <w:tcPr>
            <w:tcW w:w="708" w:type="dxa"/>
          </w:tcPr>
          <w:p w14:paraId="0CCE1979" w14:textId="77777777" w:rsidR="009A24C2" w:rsidRPr="00EA4921" w:rsidRDefault="009A24C2" w:rsidP="00F77843">
            <w:r w:rsidRPr="00EA4921">
              <w:t>20</w:t>
            </w:r>
            <w:r w:rsidRPr="00EA4921">
              <w:br/>
            </w:r>
            <w:proofErr w:type="spellStart"/>
            <w:r w:rsidRPr="00EA4921">
              <w:t>mb</w:t>
            </w:r>
            <w:proofErr w:type="spellEnd"/>
          </w:p>
        </w:tc>
        <w:tc>
          <w:tcPr>
            <w:tcW w:w="2269" w:type="dxa"/>
          </w:tcPr>
          <w:p w14:paraId="59B3F153" w14:textId="77777777" w:rsidR="009A24C2" w:rsidRPr="00EA4921" w:rsidRDefault="009A24C2" w:rsidP="00F77843"/>
        </w:tc>
      </w:tr>
      <w:tr w:rsidR="00EA4921" w:rsidRPr="00EA4921" w14:paraId="58F871A2" w14:textId="77777777" w:rsidTr="00A23C58">
        <w:tc>
          <w:tcPr>
            <w:tcW w:w="704" w:type="dxa"/>
          </w:tcPr>
          <w:p w14:paraId="4D4A9EF7" w14:textId="4A46D0D5" w:rsidR="009A24C2" w:rsidRPr="00EA4921" w:rsidRDefault="00946767" w:rsidP="00F77843">
            <w:r w:rsidRPr="00EA4921">
              <w:t>10</w:t>
            </w:r>
            <w:r w:rsidR="009A24C2" w:rsidRPr="00EA4921">
              <w:t>3</w:t>
            </w:r>
          </w:p>
        </w:tc>
        <w:tc>
          <w:tcPr>
            <w:tcW w:w="992" w:type="dxa"/>
          </w:tcPr>
          <w:p w14:paraId="42C15A6C" w14:textId="77777777" w:rsidR="009A24C2" w:rsidRPr="00EA4921" w:rsidRDefault="009A24C2" w:rsidP="00F77843"/>
        </w:tc>
        <w:tc>
          <w:tcPr>
            <w:tcW w:w="4961" w:type="dxa"/>
          </w:tcPr>
          <w:p w14:paraId="0EB6C245" w14:textId="77777777" w:rsidR="009A24C2" w:rsidRPr="00EA4921" w:rsidRDefault="009A24C2" w:rsidP="00851286">
            <w:pPr>
              <w:jc w:val="left"/>
            </w:pPr>
            <w:r w:rsidRPr="00EA4921">
              <w:t>Stopa dachowa SDB40 630010</w:t>
            </w:r>
          </w:p>
          <w:p w14:paraId="14478D29" w14:textId="6B68B7AB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21" w:history="1">
              <w:r w:rsidRPr="00EA4921">
                <w:rPr>
                  <w:rStyle w:val="Hipercze"/>
                  <w:rFonts w:cstheme="minorHAnsi"/>
                  <w:color w:val="auto"/>
                </w:rPr>
                <w:t>BAKS</w:t>
              </w:r>
            </w:hyperlink>
          </w:p>
        </w:tc>
        <w:tc>
          <w:tcPr>
            <w:tcW w:w="708" w:type="dxa"/>
          </w:tcPr>
          <w:p w14:paraId="17FF2B4C" w14:textId="77777777" w:rsidR="009A24C2" w:rsidRPr="00EA4921" w:rsidRDefault="009A24C2" w:rsidP="00F77843">
            <w:r w:rsidRPr="00EA4921">
              <w:t>20</w:t>
            </w:r>
            <w:r w:rsidRPr="00EA4921">
              <w:br/>
              <w:t>szt.</w:t>
            </w:r>
          </w:p>
        </w:tc>
        <w:tc>
          <w:tcPr>
            <w:tcW w:w="2269" w:type="dxa"/>
          </w:tcPr>
          <w:p w14:paraId="332CCE70" w14:textId="77777777" w:rsidR="009A24C2" w:rsidRPr="00EA4921" w:rsidRDefault="009A24C2" w:rsidP="00F77843"/>
        </w:tc>
      </w:tr>
      <w:tr w:rsidR="00EA4921" w:rsidRPr="00EA4921" w14:paraId="3C61948E" w14:textId="77777777" w:rsidTr="00A23C58">
        <w:tc>
          <w:tcPr>
            <w:tcW w:w="704" w:type="dxa"/>
          </w:tcPr>
          <w:p w14:paraId="4E2C309D" w14:textId="6886999A" w:rsidR="009A24C2" w:rsidRPr="00EA4921" w:rsidRDefault="00946767" w:rsidP="00F77843">
            <w:r w:rsidRPr="00EA4921">
              <w:t>10</w:t>
            </w:r>
            <w:r w:rsidR="009A24C2" w:rsidRPr="00EA4921">
              <w:t>4</w:t>
            </w:r>
          </w:p>
        </w:tc>
        <w:tc>
          <w:tcPr>
            <w:tcW w:w="992" w:type="dxa"/>
          </w:tcPr>
          <w:p w14:paraId="1051CBEF" w14:textId="77777777" w:rsidR="009A24C2" w:rsidRPr="00EA4921" w:rsidRDefault="009A24C2" w:rsidP="00F77843"/>
        </w:tc>
        <w:tc>
          <w:tcPr>
            <w:tcW w:w="4961" w:type="dxa"/>
          </w:tcPr>
          <w:p w14:paraId="2D093B95" w14:textId="77777777" w:rsidR="009A24C2" w:rsidRPr="00EA4921" w:rsidRDefault="009A24C2" w:rsidP="00851286">
            <w:pPr>
              <w:jc w:val="left"/>
            </w:pPr>
            <w:r w:rsidRPr="00EA4921">
              <w:t>Ceownik wzmocniony CWD 40H40 / 3</w:t>
            </w:r>
          </w:p>
          <w:p w14:paraId="563F9FF7" w14:textId="60D81509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22" w:history="1">
              <w:r w:rsidRPr="00EA4921">
                <w:rPr>
                  <w:rStyle w:val="Hipercze"/>
                  <w:rFonts w:cstheme="minorHAnsi"/>
                  <w:color w:val="auto"/>
                </w:rPr>
                <w:t>BAKS</w:t>
              </w:r>
            </w:hyperlink>
          </w:p>
        </w:tc>
        <w:tc>
          <w:tcPr>
            <w:tcW w:w="708" w:type="dxa"/>
          </w:tcPr>
          <w:p w14:paraId="61E8A297" w14:textId="77777777" w:rsidR="009A24C2" w:rsidRPr="00EA4921" w:rsidRDefault="009A24C2" w:rsidP="00F77843">
            <w:r w:rsidRPr="00EA4921">
              <w:t>30</w:t>
            </w:r>
            <w:r w:rsidRPr="00EA4921">
              <w:br/>
            </w:r>
            <w:proofErr w:type="spellStart"/>
            <w:r w:rsidRPr="00EA4921">
              <w:t>mb</w:t>
            </w:r>
            <w:proofErr w:type="spellEnd"/>
          </w:p>
        </w:tc>
        <w:tc>
          <w:tcPr>
            <w:tcW w:w="2269" w:type="dxa"/>
          </w:tcPr>
          <w:p w14:paraId="34B26F38" w14:textId="77777777" w:rsidR="009A24C2" w:rsidRPr="00EA4921" w:rsidRDefault="009A24C2" w:rsidP="00F77843"/>
        </w:tc>
      </w:tr>
      <w:tr w:rsidR="00EA4921" w:rsidRPr="00EA4921" w14:paraId="3A02DCAC" w14:textId="77777777" w:rsidTr="00A23C58">
        <w:tc>
          <w:tcPr>
            <w:tcW w:w="704" w:type="dxa"/>
          </w:tcPr>
          <w:p w14:paraId="068CE3EE" w14:textId="64D261A3" w:rsidR="009A24C2" w:rsidRPr="00EA4921" w:rsidRDefault="00946767" w:rsidP="00F77843">
            <w:r w:rsidRPr="00EA4921">
              <w:t>10</w:t>
            </w:r>
            <w:r w:rsidR="009A24C2" w:rsidRPr="00EA4921">
              <w:t>5</w:t>
            </w:r>
          </w:p>
        </w:tc>
        <w:tc>
          <w:tcPr>
            <w:tcW w:w="992" w:type="dxa"/>
          </w:tcPr>
          <w:p w14:paraId="6610DADB" w14:textId="77777777" w:rsidR="009A24C2" w:rsidRPr="00EA4921" w:rsidRDefault="009A24C2" w:rsidP="00F77843"/>
        </w:tc>
        <w:tc>
          <w:tcPr>
            <w:tcW w:w="4961" w:type="dxa"/>
          </w:tcPr>
          <w:p w14:paraId="2FA8E2A5" w14:textId="77777777" w:rsidR="009A24C2" w:rsidRPr="00EA4921" w:rsidRDefault="009A24C2" w:rsidP="00851286">
            <w:pPr>
              <w:jc w:val="left"/>
            </w:pPr>
            <w:r w:rsidRPr="00EA4921">
              <w:t>Bednarka ocynkowana</w:t>
            </w:r>
            <w:r w:rsidRPr="00EA4921">
              <w:br/>
              <w:t>- szerokość 30mm x grubość 4mm </w:t>
            </w:r>
          </w:p>
          <w:p w14:paraId="7D0B9AAC" w14:textId="4A72FFA0" w:rsidR="009A24C2" w:rsidRPr="00EA4921" w:rsidRDefault="009A24C2" w:rsidP="00851286">
            <w:pPr>
              <w:jc w:val="left"/>
            </w:pPr>
            <w:r w:rsidRPr="00EA4921">
              <w:t xml:space="preserve">Producent: </w:t>
            </w:r>
            <w:hyperlink r:id="rId23" w:history="1">
              <w:r w:rsidRPr="00EA4921">
                <w:rPr>
                  <w:rStyle w:val="Hipercze"/>
                  <w:rFonts w:cstheme="minorHAnsi"/>
                  <w:color w:val="auto"/>
                </w:rPr>
                <w:t>BAKS</w:t>
              </w:r>
            </w:hyperlink>
          </w:p>
        </w:tc>
        <w:tc>
          <w:tcPr>
            <w:tcW w:w="708" w:type="dxa"/>
          </w:tcPr>
          <w:p w14:paraId="4139A44E" w14:textId="77777777" w:rsidR="009A24C2" w:rsidRPr="00EA4921" w:rsidRDefault="009A24C2" w:rsidP="00F77843">
            <w:r w:rsidRPr="00EA4921">
              <w:t>30</w:t>
            </w:r>
            <w:r w:rsidRPr="00EA4921">
              <w:br/>
            </w:r>
            <w:proofErr w:type="spellStart"/>
            <w:r w:rsidRPr="00EA4921">
              <w:t>mb</w:t>
            </w:r>
            <w:proofErr w:type="spellEnd"/>
          </w:p>
        </w:tc>
        <w:tc>
          <w:tcPr>
            <w:tcW w:w="2269" w:type="dxa"/>
          </w:tcPr>
          <w:p w14:paraId="5B612CDC" w14:textId="77777777" w:rsidR="009A24C2" w:rsidRPr="00EA4921" w:rsidRDefault="009A24C2" w:rsidP="00F77843"/>
        </w:tc>
      </w:tr>
      <w:tr w:rsidR="004D7EA9" w:rsidRPr="00EA4921" w14:paraId="43BF2D52" w14:textId="77777777" w:rsidTr="00A23C58">
        <w:tc>
          <w:tcPr>
            <w:tcW w:w="704" w:type="dxa"/>
          </w:tcPr>
          <w:p w14:paraId="10C044D9" w14:textId="5680B95A" w:rsidR="004D7EA9" w:rsidRPr="00EA4921" w:rsidRDefault="004D7EA9" w:rsidP="004D7EA9">
            <w:r w:rsidRPr="00EA4921">
              <w:t>106</w:t>
            </w:r>
          </w:p>
        </w:tc>
        <w:tc>
          <w:tcPr>
            <w:tcW w:w="992" w:type="dxa"/>
          </w:tcPr>
          <w:p w14:paraId="3B1DF5AD" w14:textId="77777777" w:rsidR="004D7EA9" w:rsidRPr="00EA4921" w:rsidRDefault="004D7EA9" w:rsidP="004D7EA9"/>
        </w:tc>
        <w:tc>
          <w:tcPr>
            <w:tcW w:w="4961" w:type="dxa"/>
          </w:tcPr>
          <w:p w14:paraId="0766B436" w14:textId="032B1DB1" w:rsidR="004D7EA9" w:rsidRPr="00EA4921" w:rsidRDefault="004D7EA9" w:rsidP="00851286">
            <w:pPr>
              <w:jc w:val="left"/>
            </w:pPr>
            <w:r w:rsidRPr="00EA4921">
              <w:t>Maszt odgromowy na trójnogu ze złączkami – nr kat. 6.40.04</w:t>
            </w:r>
          </w:p>
        </w:tc>
        <w:tc>
          <w:tcPr>
            <w:tcW w:w="708" w:type="dxa"/>
          </w:tcPr>
          <w:p w14:paraId="0A1C1E3D" w14:textId="281EB73D" w:rsidR="004D7EA9" w:rsidRPr="00EA4921" w:rsidRDefault="004D7EA9" w:rsidP="004D7EA9">
            <w:r w:rsidRPr="00EA4921">
              <w:t>6</w:t>
            </w:r>
          </w:p>
        </w:tc>
        <w:tc>
          <w:tcPr>
            <w:tcW w:w="2269" w:type="dxa"/>
          </w:tcPr>
          <w:p w14:paraId="73C0BA7C" w14:textId="77777777" w:rsidR="004D7EA9" w:rsidRPr="00EA4921" w:rsidRDefault="004D7EA9" w:rsidP="004D7EA9"/>
        </w:tc>
      </w:tr>
      <w:tr w:rsidR="004D7EA9" w:rsidRPr="00EA4921" w14:paraId="30ED5792" w14:textId="77777777" w:rsidTr="00A23C58">
        <w:tc>
          <w:tcPr>
            <w:tcW w:w="704" w:type="dxa"/>
          </w:tcPr>
          <w:p w14:paraId="67684088" w14:textId="284DA488" w:rsidR="004D7EA9" w:rsidRPr="00EA4921" w:rsidRDefault="004D7EA9" w:rsidP="004D7EA9">
            <w:r w:rsidRPr="00EA4921">
              <w:t>107</w:t>
            </w:r>
          </w:p>
        </w:tc>
        <w:tc>
          <w:tcPr>
            <w:tcW w:w="992" w:type="dxa"/>
          </w:tcPr>
          <w:p w14:paraId="258091E0" w14:textId="77777777" w:rsidR="004D7EA9" w:rsidRPr="00EA4921" w:rsidRDefault="004D7EA9" w:rsidP="004D7EA9"/>
        </w:tc>
        <w:tc>
          <w:tcPr>
            <w:tcW w:w="4961" w:type="dxa"/>
          </w:tcPr>
          <w:p w14:paraId="50690A80" w14:textId="770F5BDB" w:rsidR="004D7EA9" w:rsidRPr="00EA4921" w:rsidRDefault="00133DF8" w:rsidP="00851286">
            <w:pPr>
              <w:jc w:val="left"/>
            </w:pPr>
            <w:r w:rsidRPr="00EA4921">
              <w:t>Złącze krzyżowe 25 - nr kat. 3.02</w:t>
            </w:r>
          </w:p>
        </w:tc>
        <w:tc>
          <w:tcPr>
            <w:tcW w:w="708" w:type="dxa"/>
          </w:tcPr>
          <w:p w14:paraId="68C4BF51" w14:textId="53454D77" w:rsidR="004D7EA9" w:rsidRPr="00EA4921" w:rsidRDefault="00867FE4" w:rsidP="004D7EA9">
            <w:r w:rsidRPr="00EA4921">
              <w:t>20</w:t>
            </w:r>
          </w:p>
        </w:tc>
        <w:tc>
          <w:tcPr>
            <w:tcW w:w="2269" w:type="dxa"/>
          </w:tcPr>
          <w:p w14:paraId="5EEC7911" w14:textId="77777777" w:rsidR="004D7EA9" w:rsidRPr="00EA4921" w:rsidRDefault="004D7EA9" w:rsidP="004D7EA9"/>
        </w:tc>
      </w:tr>
      <w:tr w:rsidR="004D7EA9" w:rsidRPr="00EA4921" w14:paraId="4B92DCA4" w14:textId="77777777" w:rsidTr="00A23C58">
        <w:tc>
          <w:tcPr>
            <w:tcW w:w="704" w:type="dxa"/>
          </w:tcPr>
          <w:p w14:paraId="5A138ACD" w14:textId="1EBB67C3" w:rsidR="004D7EA9" w:rsidRPr="00EA4921" w:rsidRDefault="004D7EA9" w:rsidP="004D7EA9">
            <w:r w:rsidRPr="00EA4921">
              <w:t>108</w:t>
            </w:r>
          </w:p>
        </w:tc>
        <w:tc>
          <w:tcPr>
            <w:tcW w:w="992" w:type="dxa"/>
          </w:tcPr>
          <w:p w14:paraId="3AC0B43D" w14:textId="77777777" w:rsidR="004D7EA9" w:rsidRPr="00EA4921" w:rsidRDefault="004D7EA9" w:rsidP="004D7EA9"/>
        </w:tc>
        <w:tc>
          <w:tcPr>
            <w:tcW w:w="4961" w:type="dxa"/>
          </w:tcPr>
          <w:p w14:paraId="0DCF52DE" w14:textId="5A6C5D48" w:rsidR="004D7EA9" w:rsidRPr="00EA4921" w:rsidRDefault="00E614B5" w:rsidP="00851286">
            <w:pPr>
              <w:jc w:val="left"/>
            </w:pPr>
            <w:r w:rsidRPr="00EA4921">
              <w:t>Złącze kontrolne 25 do iglic nr kat. 3.08.01</w:t>
            </w:r>
          </w:p>
        </w:tc>
        <w:tc>
          <w:tcPr>
            <w:tcW w:w="708" w:type="dxa"/>
          </w:tcPr>
          <w:p w14:paraId="65AAC5CB" w14:textId="24B9BD0D" w:rsidR="004D7EA9" w:rsidRPr="00EA4921" w:rsidRDefault="00867FE4" w:rsidP="004D7EA9">
            <w:r w:rsidRPr="00EA4921">
              <w:t>8</w:t>
            </w:r>
          </w:p>
        </w:tc>
        <w:tc>
          <w:tcPr>
            <w:tcW w:w="2269" w:type="dxa"/>
          </w:tcPr>
          <w:p w14:paraId="6372F0F5" w14:textId="77777777" w:rsidR="004D7EA9" w:rsidRPr="00EA4921" w:rsidRDefault="004D7EA9" w:rsidP="004D7EA9"/>
        </w:tc>
      </w:tr>
      <w:tr w:rsidR="004D7EA9" w:rsidRPr="00EA4921" w14:paraId="48BD4FE7" w14:textId="77777777" w:rsidTr="00A23C58">
        <w:tc>
          <w:tcPr>
            <w:tcW w:w="704" w:type="dxa"/>
          </w:tcPr>
          <w:p w14:paraId="0BC570E4" w14:textId="3217B08C" w:rsidR="004D7EA9" w:rsidRPr="00EA4921" w:rsidRDefault="004D7EA9" w:rsidP="004D7EA9">
            <w:r w:rsidRPr="00EA4921">
              <w:t>109</w:t>
            </w:r>
          </w:p>
        </w:tc>
        <w:tc>
          <w:tcPr>
            <w:tcW w:w="992" w:type="dxa"/>
          </w:tcPr>
          <w:p w14:paraId="308880D1" w14:textId="77777777" w:rsidR="004D7EA9" w:rsidRPr="00EA4921" w:rsidRDefault="004D7EA9" w:rsidP="004D7EA9"/>
        </w:tc>
        <w:tc>
          <w:tcPr>
            <w:tcW w:w="4961" w:type="dxa"/>
          </w:tcPr>
          <w:p w14:paraId="7FC2AF48" w14:textId="1CEA9485" w:rsidR="004D7EA9" w:rsidRPr="00EA4921" w:rsidRDefault="002601D4" w:rsidP="00851286">
            <w:pPr>
              <w:jc w:val="left"/>
            </w:pPr>
            <w:r w:rsidRPr="00EA4921">
              <w:t>Bednarka ocynkowana 30x4 nr kat. 1.11</w:t>
            </w:r>
          </w:p>
        </w:tc>
        <w:tc>
          <w:tcPr>
            <w:tcW w:w="708" w:type="dxa"/>
          </w:tcPr>
          <w:p w14:paraId="6ACB69CB" w14:textId="19209E65" w:rsidR="004D7EA9" w:rsidRPr="00EA4921" w:rsidRDefault="00867FE4" w:rsidP="004D7EA9">
            <w:r w:rsidRPr="00EA4921">
              <w:t>90</w:t>
            </w:r>
          </w:p>
        </w:tc>
        <w:tc>
          <w:tcPr>
            <w:tcW w:w="2269" w:type="dxa"/>
          </w:tcPr>
          <w:p w14:paraId="18A68EB4" w14:textId="77777777" w:rsidR="004D7EA9" w:rsidRPr="00EA4921" w:rsidRDefault="004D7EA9" w:rsidP="004D7EA9"/>
        </w:tc>
      </w:tr>
      <w:tr w:rsidR="004D7EA9" w:rsidRPr="00EA4921" w14:paraId="5D93ADA6" w14:textId="77777777" w:rsidTr="00A23C58">
        <w:tc>
          <w:tcPr>
            <w:tcW w:w="704" w:type="dxa"/>
          </w:tcPr>
          <w:p w14:paraId="74B2B8E8" w14:textId="586697AC" w:rsidR="004D7EA9" w:rsidRPr="00EA4921" w:rsidRDefault="004D7EA9" w:rsidP="004D7EA9">
            <w:r w:rsidRPr="00EA4921">
              <w:t>110</w:t>
            </w:r>
          </w:p>
        </w:tc>
        <w:tc>
          <w:tcPr>
            <w:tcW w:w="992" w:type="dxa"/>
          </w:tcPr>
          <w:p w14:paraId="076C857C" w14:textId="77777777" w:rsidR="004D7EA9" w:rsidRPr="00EA4921" w:rsidRDefault="004D7EA9" w:rsidP="004D7EA9"/>
        </w:tc>
        <w:tc>
          <w:tcPr>
            <w:tcW w:w="4961" w:type="dxa"/>
          </w:tcPr>
          <w:p w14:paraId="69499A6B" w14:textId="1D559B48" w:rsidR="004D7EA9" w:rsidRPr="00EA4921" w:rsidRDefault="00867FE4" w:rsidP="00851286">
            <w:pPr>
              <w:jc w:val="left"/>
            </w:pPr>
            <w:r w:rsidRPr="00EA4921">
              <w:t>Studzienka gruntowa 200x200x165</w:t>
            </w:r>
          </w:p>
        </w:tc>
        <w:tc>
          <w:tcPr>
            <w:tcW w:w="708" w:type="dxa"/>
          </w:tcPr>
          <w:p w14:paraId="47B5F9CD" w14:textId="13694CBB" w:rsidR="004D7EA9" w:rsidRPr="00EA4921" w:rsidRDefault="00867FE4" w:rsidP="004D7EA9">
            <w:r w:rsidRPr="00EA4921">
              <w:t>1</w:t>
            </w:r>
          </w:p>
        </w:tc>
        <w:tc>
          <w:tcPr>
            <w:tcW w:w="2269" w:type="dxa"/>
          </w:tcPr>
          <w:p w14:paraId="2B3CFBC6" w14:textId="77777777" w:rsidR="004D7EA9" w:rsidRPr="00EA4921" w:rsidRDefault="004D7EA9" w:rsidP="004D7EA9"/>
        </w:tc>
      </w:tr>
    </w:tbl>
    <w:p w14:paraId="2429121C" w14:textId="77777777" w:rsidR="009A24C2" w:rsidRPr="00EA4921" w:rsidRDefault="009A24C2" w:rsidP="009A24C2">
      <w:r w:rsidRPr="00EA4921">
        <w:br w:type="page"/>
      </w:r>
    </w:p>
    <w:p w14:paraId="629F92AF" w14:textId="28DFF631" w:rsidR="005B3F0D" w:rsidRPr="00EA4921" w:rsidRDefault="005B3F0D" w:rsidP="00422751">
      <w:pPr>
        <w:pStyle w:val="Nagwek2"/>
        <w:rPr>
          <w:color w:val="auto"/>
        </w:rPr>
      </w:pPr>
      <w:bookmarkStart w:id="29" w:name="_Toc169617417"/>
      <w:r w:rsidRPr="00EA4921">
        <w:rPr>
          <w:color w:val="auto"/>
        </w:rPr>
        <w:lastRenderedPageBreak/>
        <w:t xml:space="preserve">Wyposażenie szafy sterującej </w:t>
      </w:r>
      <w:r w:rsidR="00A324F2" w:rsidRPr="00EA4921">
        <w:rPr>
          <w:color w:val="auto"/>
        </w:rPr>
        <w:t xml:space="preserve">SPA - </w:t>
      </w:r>
      <w:r w:rsidRPr="00EA4921">
        <w:rPr>
          <w:color w:val="auto"/>
        </w:rPr>
        <w:t>w pomieszczeniu wymiennika ciepła</w:t>
      </w:r>
      <w:bookmarkEnd w:id="29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27635D" w:rsidRPr="00EA4921" w14:paraId="4D4C779A" w14:textId="77777777" w:rsidTr="00A23C58">
        <w:tc>
          <w:tcPr>
            <w:tcW w:w="704" w:type="dxa"/>
          </w:tcPr>
          <w:p w14:paraId="715F1B8B" w14:textId="77777777" w:rsidR="0027635D" w:rsidRPr="00EA4921" w:rsidRDefault="0027635D" w:rsidP="00A55AB0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68B08E0B" w14:textId="77777777" w:rsidR="0027635D" w:rsidRPr="00EA4921" w:rsidRDefault="0027635D" w:rsidP="00A55AB0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58462139" w14:textId="77777777" w:rsidR="0027635D" w:rsidRPr="00EA4921" w:rsidRDefault="0027635D" w:rsidP="00F74E75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157570C2" w14:textId="77777777" w:rsidR="0027635D" w:rsidRPr="00EA4921" w:rsidRDefault="0027635D" w:rsidP="00A55AB0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55738F47" w14:textId="77777777" w:rsidR="0027635D" w:rsidRPr="00EA4921" w:rsidRDefault="0027635D" w:rsidP="00A55AB0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59A65EF7" w14:textId="77777777" w:rsidR="00E07499" w:rsidRPr="00EA4921" w:rsidRDefault="00E07499" w:rsidP="00F65746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3F98E81E" w14:textId="77777777" w:rsidTr="000076EF">
        <w:tc>
          <w:tcPr>
            <w:tcW w:w="704" w:type="dxa"/>
          </w:tcPr>
          <w:p w14:paraId="75542487" w14:textId="24699D0E" w:rsidR="004D6693" w:rsidRPr="00EA4921" w:rsidRDefault="00F74E75" w:rsidP="00F77843">
            <w:r w:rsidRPr="00EA4921">
              <w:t>111</w:t>
            </w:r>
          </w:p>
        </w:tc>
        <w:tc>
          <w:tcPr>
            <w:tcW w:w="992" w:type="dxa"/>
          </w:tcPr>
          <w:p w14:paraId="380A4881" w14:textId="04D78643" w:rsidR="004D6693" w:rsidRPr="00EA4921" w:rsidRDefault="004D6693" w:rsidP="00F77843">
            <w:r w:rsidRPr="00EA4921">
              <w:t>A1</w:t>
            </w:r>
          </w:p>
        </w:tc>
        <w:tc>
          <w:tcPr>
            <w:tcW w:w="4962" w:type="dxa"/>
          </w:tcPr>
          <w:p w14:paraId="2FFF6A5C" w14:textId="77777777" w:rsidR="006B7D05" w:rsidRPr="00EA4921" w:rsidRDefault="004D6693" w:rsidP="00851286">
            <w:pPr>
              <w:jc w:val="left"/>
            </w:pPr>
            <w:r w:rsidRPr="00EA4921">
              <w:rPr>
                <w:bCs/>
              </w:rPr>
              <w:t>SIMATIC S7-1200, CPU 1215C</w:t>
            </w:r>
            <w:r w:rsidRPr="00EA4921">
              <w:t xml:space="preserve"> DC/DC/PRZEKAŹNIK, INTERFEJS PROFINET (2 X RJ 45),</w:t>
            </w:r>
            <w:r w:rsidRPr="00EA4921">
              <w:br/>
              <w:t>- 14 WEJŚĆ BINARNYCH (24V DC)</w:t>
            </w:r>
            <w:r w:rsidRPr="00EA4921">
              <w:br/>
              <w:t>- 10 WYJŚĆ BINARNYCH (PRZEKAŹNIK/2A)</w:t>
            </w:r>
            <w:r w:rsidRPr="00EA4921">
              <w:br/>
              <w:t>- 2 WEJŚCIA ANALOGOWE (0 - 10V DC)</w:t>
            </w:r>
            <w:r w:rsidRPr="00EA4921">
              <w:br/>
              <w:t>- 2 WYJŚCIA ANALOGOWE (0 - 20 mA), ZASILANIE: 24V DC, PAMIĘĆ PROGRAMU/DANYCH: 125 KB; FIRMWARE 4.X (WYMAGANY TIA PORTAL V14 LUB WYŻSZY)</w:t>
            </w:r>
            <w:r w:rsidRPr="00EA4921">
              <w:br/>
              <w:t>6ES7 215-1BG40-0XB0</w:t>
            </w:r>
          </w:p>
          <w:p w14:paraId="08B0EE0E" w14:textId="74A00F9B" w:rsidR="004D6693" w:rsidRPr="00EA4921" w:rsidRDefault="004D6693" w:rsidP="00851286">
            <w:pPr>
              <w:jc w:val="left"/>
            </w:pPr>
            <w:r w:rsidRPr="00EA4921">
              <w:t>Producent: SIEMENS, Niemcy</w:t>
            </w:r>
          </w:p>
        </w:tc>
        <w:tc>
          <w:tcPr>
            <w:tcW w:w="708" w:type="dxa"/>
          </w:tcPr>
          <w:p w14:paraId="06A9377A" w14:textId="77777777" w:rsidR="004D6693" w:rsidRPr="00EA4921" w:rsidRDefault="004D6693" w:rsidP="00F77843">
            <w:r w:rsidRPr="00EA4921">
              <w:t>1</w:t>
            </w:r>
          </w:p>
        </w:tc>
        <w:tc>
          <w:tcPr>
            <w:tcW w:w="2268" w:type="dxa"/>
          </w:tcPr>
          <w:p w14:paraId="24C1F320" w14:textId="77777777" w:rsidR="004D6693" w:rsidRPr="00EA4921" w:rsidRDefault="004D6693" w:rsidP="00F77843"/>
        </w:tc>
      </w:tr>
      <w:tr w:rsidR="00EA4921" w:rsidRPr="00EA4921" w14:paraId="32ED300B" w14:textId="77777777" w:rsidTr="00B975F6">
        <w:tc>
          <w:tcPr>
            <w:tcW w:w="704" w:type="dxa"/>
          </w:tcPr>
          <w:p w14:paraId="38C8404D" w14:textId="06262DC5" w:rsidR="008C066D" w:rsidRPr="00EA4921" w:rsidRDefault="00F74E75" w:rsidP="00F77843">
            <w:r w:rsidRPr="00EA4921">
              <w:t>11</w:t>
            </w:r>
            <w:r w:rsidR="008C066D" w:rsidRPr="00EA4921">
              <w:t>2</w:t>
            </w:r>
          </w:p>
        </w:tc>
        <w:tc>
          <w:tcPr>
            <w:tcW w:w="992" w:type="dxa"/>
          </w:tcPr>
          <w:p w14:paraId="75579BA4" w14:textId="77777777" w:rsidR="008C066D" w:rsidRPr="00EA4921" w:rsidRDefault="008C066D" w:rsidP="00F77843">
            <w:r w:rsidRPr="00EA4921">
              <w:t>A2</w:t>
            </w:r>
          </w:p>
        </w:tc>
        <w:tc>
          <w:tcPr>
            <w:tcW w:w="4962" w:type="dxa"/>
          </w:tcPr>
          <w:p w14:paraId="3CFAE255" w14:textId="77777777" w:rsidR="008C066D" w:rsidRPr="00EA4921" w:rsidRDefault="008C066D" w:rsidP="00851286">
            <w:pPr>
              <w:jc w:val="left"/>
            </w:pPr>
            <w:r w:rsidRPr="00EA4921">
              <w:rPr>
                <w:spacing w:val="5"/>
              </w:rPr>
              <w:t>SIMATIC S7-1200 1234 - Moduł wejść/wyjść analogowych</w:t>
            </w:r>
            <w:r w:rsidRPr="00EA4921">
              <w:rPr>
                <w:spacing w:val="5"/>
              </w:rPr>
              <w:br/>
              <w:t>6ES7 234-4HE32-0XB0</w:t>
            </w:r>
            <w:r w:rsidRPr="00EA4921">
              <w:br/>
              <w:t>- 4 WEJŚCIA ANALOGOWE</w:t>
            </w:r>
            <w:r w:rsidRPr="00EA4921">
              <w:br/>
            </w:r>
            <w:r w:rsidRPr="00EA4921">
              <w:tab/>
              <w:t>0 - 10V DC / 0 … 20mA</w:t>
            </w:r>
            <w:r w:rsidRPr="00EA4921">
              <w:br/>
              <w:t>- 2 WYJŚCIA ANALOGOWE</w:t>
            </w:r>
            <w:r w:rsidRPr="00EA4921">
              <w:br/>
            </w:r>
            <w:r w:rsidRPr="00EA4921">
              <w:tab/>
              <w:t>0 - 10V DC / 0 … 20mA</w:t>
            </w:r>
            <w:r w:rsidRPr="00EA4921">
              <w:br/>
              <w:t>- ZASILANIE: 24V DC</w:t>
            </w:r>
            <w:r w:rsidRPr="00EA4921">
              <w:br/>
              <w:t>6ES7 234-4HE32-0XB0</w:t>
            </w:r>
          </w:p>
          <w:p w14:paraId="7FC9A52D" w14:textId="77777777" w:rsidR="008C066D" w:rsidRPr="00EA4921" w:rsidRDefault="008C066D" w:rsidP="00851286">
            <w:pPr>
              <w:jc w:val="left"/>
            </w:pPr>
            <w:r w:rsidRPr="00EA4921">
              <w:t>Producent: SIEMENS, Niemcy</w:t>
            </w:r>
          </w:p>
        </w:tc>
        <w:tc>
          <w:tcPr>
            <w:tcW w:w="708" w:type="dxa"/>
          </w:tcPr>
          <w:p w14:paraId="75D2A86E" w14:textId="77777777" w:rsidR="008C066D" w:rsidRPr="00EA4921" w:rsidRDefault="008C066D" w:rsidP="00F77843">
            <w:r w:rsidRPr="00EA4921">
              <w:t>1</w:t>
            </w:r>
          </w:p>
        </w:tc>
        <w:tc>
          <w:tcPr>
            <w:tcW w:w="2268" w:type="dxa"/>
          </w:tcPr>
          <w:p w14:paraId="2D94722F" w14:textId="77777777" w:rsidR="008C066D" w:rsidRPr="00EA4921" w:rsidRDefault="008C066D" w:rsidP="00F77843"/>
        </w:tc>
      </w:tr>
      <w:tr w:rsidR="00EA4921" w:rsidRPr="00EA4921" w14:paraId="11FFBF09" w14:textId="77777777" w:rsidTr="000076EF">
        <w:tc>
          <w:tcPr>
            <w:tcW w:w="704" w:type="dxa"/>
          </w:tcPr>
          <w:p w14:paraId="680DAA67" w14:textId="374B43F2" w:rsidR="004D6693" w:rsidRPr="00EA4921" w:rsidRDefault="00F74E75" w:rsidP="00F77843">
            <w:r w:rsidRPr="00EA4921">
              <w:t>11</w:t>
            </w:r>
            <w:r w:rsidR="008C066D" w:rsidRPr="00EA4921">
              <w:t>3</w:t>
            </w:r>
          </w:p>
        </w:tc>
        <w:tc>
          <w:tcPr>
            <w:tcW w:w="992" w:type="dxa"/>
          </w:tcPr>
          <w:p w14:paraId="6F4F13A5" w14:textId="7EADD9A5" w:rsidR="004D6693" w:rsidRPr="00EA4921" w:rsidRDefault="004D6693" w:rsidP="00F77843">
            <w:r w:rsidRPr="00EA4921">
              <w:t>A</w:t>
            </w:r>
            <w:r w:rsidR="008C066D" w:rsidRPr="00EA4921">
              <w:t>3</w:t>
            </w:r>
          </w:p>
        </w:tc>
        <w:tc>
          <w:tcPr>
            <w:tcW w:w="4962" w:type="dxa"/>
          </w:tcPr>
          <w:p w14:paraId="6565DA78" w14:textId="02967C5F" w:rsidR="008C066D" w:rsidRPr="00EA4921" w:rsidRDefault="004D6693" w:rsidP="00851286">
            <w:pPr>
              <w:jc w:val="left"/>
            </w:pPr>
            <w:r w:rsidRPr="00EA4921">
              <w:rPr>
                <w:spacing w:val="5"/>
              </w:rPr>
              <w:t>SIMATIC</w:t>
            </w:r>
            <w:r w:rsidR="008C066D" w:rsidRPr="00EA4921">
              <w:rPr>
                <w:caps/>
              </w:rPr>
              <w:t xml:space="preserve"> S7-1200 – </w:t>
            </w:r>
            <w:r w:rsidR="008C066D" w:rsidRPr="00EA4921">
              <w:rPr>
                <w:spacing w:val="5"/>
              </w:rPr>
              <w:t xml:space="preserve">Płytka sygnałowa </w:t>
            </w:r>
            <w:r w:rsidR="008C066D" w:rsidRPr="00EA4921">
              <w:rPr>
                <w:caps/>
              </w:rPr>
              <w:t>SB 1231</w:t>
            </w:r>
            <w:r w:rsidR="008C066D" w:rsidRPr="00EA4921">
              <w:rPr>
                <w:caps/>
              </w:rPr>
              <w:br/>
              <w:t xml:space="preserve">- </w:t>
            </w:r>
            <w:r w:rsidR="008C066D" w:rsidRPr="00EA4921">
              <w:rPr>
                <w:spacing w:val="5"/>
              </w:rPr>
              <w:t xml:space="preserve">wejście </w:t>
            </w:r>
            <w:r w:rsidR="008C066D" w:rsidRPr="00EA4921">
              <w:rPr>
                <w:caps/>
              </w:rPr>
              <w:t>-</w:t>
            </w:r>
            <w:r w:rsidR="003E63E2" w:rsidRPr="00EA4921">
              <w:rPr>
                <w:caps/>
              </w:rPr>
              <w:t xml:space="preserve"> </w:t>
            </w:r>
            <w:r w:rsidR="008C066D" w:rsidRPr="00EA4921">
              <w:rPr>
                <w:caps/>
              </w:rPr>
              <w:t>1 AI – 4 … 20</w:t>
            </w:r>
            <w:r w:rsidR="008C066D" w:rsidRPr="00EA4921">
              <w:rPr>
                <w:spacing w:val="5"/>
              </w:rPr>
              <w:t xml:space="preserve"> m</w:t>
            </w:r>
            <w:r w:rsidR="008C066D" w:rsidRPr="00EA4921">
              <w:rPr>
                <w:caps/>
              </w:rPr>
              <w:t>A</w:t>
            </w:r>
            <w:r w:rsidR="008C066D" w:rsidRPr="00EA4921">
              <w:rPr>
                <w:caps/>
              </w:rPr>
              <w:br/>
            </w:r>
            <w:r w:rsidR="008C066D" w:rsidRPr="00EA4921">
              <w:t>Kod zamówieniowy: 6ES7231-4HA30-0XB0</w:t>
            </w:r>
          </w:p>
          <w:p w14:paraId="0540719A" w14:textId="7BD96762" w:rsidR="004D6693" w:rsidRPr="00EA4921" w:rsidRDefault="004D6693" w:rsidP="00851286">
            <w:pPr>
              <w:jc w:val="left"/>
            </w:pPr>
            <w:r w:rsidRPr="00EA4921">
              <w:t>Producent: SIEMENS, Niemcy</w:t>
            </w:r>
          </w:p>
        </w:tc>
        <w:tc>
          <w:tcPr>
            <w:tcW w:w="708" w:type="dxa"/>
          </w:tcPr>
          <w:p w14:paraId="1452DA58" w14:textId="77777777" w:rsidR="004D6693" w:rsidRPr="00EA4921" w:rsidRDefault="004D6693" w:rsidP="00F77843">
            <w:r w:rsidRPr="00EA4921">
              <w:t>1</w:t>
            </w:r>
          </w:p>
        </w:tc>
        <w:tc>
          <w:tcPr>
            <w:tcW w:w="2268" w:type="dxa"/>
          </w:tcPr>
          <w:p w14:paraId="498F1AB0" w14:textId="77777777" w:rsidR="004D6693" w:rsidRPr="00EA4921" w:rsidRDefault="004D6693" w:rsidP="00F77843"/>
        </w:tc>
      </w:tr>
      <w:tr w:rsidR="00EA4921" w:rsidRPr="00EA4921" w14:paraId="04BB46B5" w14:textId="77777777" w:rsidTr="000076EF">
        <w:tc>
          <w:tcPr>
            <w:tcW w:w="704" w:type="dxa"/>
          </w:tcPr>
          <w:p w14:paraId="1846E20E" w14:textId="6540FFF5" w:rsidR="004D6693" w:rsidRPr="00EA4921" w:rsidRDefault="00F74E75" w:rsidP="00F77843">
            <w:r w:rsidRPr="00EA4921">
              <w:t>11</w:t>
            </w:r>
            <w:r w:rsidR="008C066D" w:rsidRPr="00EA4921">
              <w:t>4</w:t>
            </w:r>
          </w:p>
        </w:tc>
        <w:tc>
          <w:tcPr>
            <w:tcW w:w="992" w:type="dxa"/>
          </w:tcPr>
          <w:p w14:paraId="725AF0D3" w14:textId="682E9BAE" w:rsidR="004D6693" w:rsidRPr="00EA4921" w:rsidRDefault="004D6693" w:rsidP="00F77843">
            <w:r w:rsidRPr="00EA4921">
              <w:t>A0</w:t>
            </w:r>
          </w:p>
        </w:tc>
        <w:tc>
          <w:tcPr>
            <w:tcW w:w="4962" w:type="dxa"/>
          </w:tcPr>
          <w:p w14:paraId="7321D448" w14:textId="77777777" w:rsidR="00360B5D" w:rsidRPr="00EA4921" w:rsidRDefault="004D6693" w:rsidP="00851286">
            <w:pPr>
              <w:jc w:val="left"/>
            </w:pPr>
            <w:r w:rsidRPr="00EA4921">
              <w:rPr>
                <w:caps/>
              </w:rPr>
              <w:t>SIMATIC S7-1200, MODUŁ KOMUNIKACYJNY</w:t>
            </w:r>
            <w:r w:rsidRPr="00EA4921">
              <w:rPr>
                <w:b/>
                <w:caps/>
              </w:rPr>
              <w:br/>
            </w:r>
            <w:r w:rsidRPr="00EA4921">
              <w:rPr>
                <w:caps/>
              </w:rPr>
              <w:t>CM 1241- RS422/485 - 6ES7241-1CH32-0XB0</w:t>
            </w:r>
            <w:r w:rsidRPr="00EA4921">
              <w:rPr>
                <w:b/>
                <w:caps/>
              </w:rPr>
              <w:br/>
            </w:r>
            <w:r w:rsidRPr="00EA4921">
              <w:t>Kod zamówieniowy: 6ES7241-1CH32-0XB0</w:t>
            </w:r>
          </w:p>
          <w:p w14:paraId="148A8F09" w14:textId="2AD9731C" w:rsidR="004D6693" w:rsidRPr="00EA4921" w:rsidRDefault="004D6693" w:rsidP="00851286">
            <w:pPr>
              <w:jc w:val="left"/>
            </w:pPr>
            <w:r w:rsidRPr="00EA4921">
              <w:t xml:space="preserve">Producent: SIEMENS, Niemcy </w:t>
            </w:r>
          </w:p>
        </w:tc>
        <w:tc>
          <w:tcPr>
            <w:tcW w:w="708" w:type="dxa"/>
          </w:tcPr>
          <w:p w14:paraId="229E0810" w14:textId="77777777" w:rsidR="004D6693" w:rsidRPr="00EA4921" w:rsidRDefault="004D6693" w:rsidP="00F77843">
            <w:r w:rsidRPr="00EA4921">
              <w:t>1</w:t>
            </w:r>
          </w:p>
        </w:tc>
        <w:tc>
          <w:tcPr>
            <w:tcW w:w="2268" w:type="dxa"/>
          </w:tcPr>
          <w:p w14:paraId="23A825B5" w14:textId="77777777" w:rsidR="004D6693" w:rsidRPr="00EA4921" w:rsidRDefault="004D6693" w:rsidP="00F77843"/>
        </w:tc>
      </w:tr>
      <w:tr w:rsidR="00EA4921" w:rsidRPr="00EA4921" w14:paraId="2F1BBAFE" w14:textId="77777777" w:rsidTr="00BD506A">
        <w:tc>
          <w:tcPr>
            <w:tcW w:w="704" w:type="dxa"/>
          </w:tcPr>
          <w:p w14:paraId="3E06A3BA" w14:textId="536B313F" w:rsidR="005B144A" w:rsidRPr="00EA4921" w:rsidRDefault="00F74E75" w:rsidP="00F77843">
            <w:r w:rsidRPr="00EA4921">
              <w:t>11</w:t>
            </w:r>
            <w:r w:rsidR="008C066D" w:rsidRPr="00EA4921">
              <w:t>5</w:t>
            </w:r>
          </w:p>
        </w:tc>
        <w:tc>
          <w:tcPr>
            <w:tcW w:w="992" w:type="dxa"/>
          </w:tcPr>
          <w:p w14:paraId="1FC3EF83" w14:textId="2A9AD3C7" w:rsidR="005B144A" w:rsidRPr="00EA4921" w:rsidRDefault="001A65C9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32A11</w:t>
            </w:r>
          </w:p>
        </w:tc>
        <w:tc>
          <w:tcPr>
            <w:tcW w:w="4962" w:type="dxa"/>
          </w:tcPr>
          <w:p w14:paraId="51B1F9F7" w14:textId="77777777" w:rsidR="00752F5F" w:rsidRPr="00EA4921" w:rsidRDefault="005B144A" w:rsidP="00851286">
            <w:pPr>
              <w:jc w:val="left"/>
              <w:rPr>
                <w:lang w:val="en-GB"/>
              </w:rPr>
            </w:pPr>
            <w:r w:rsidRPr="00EA4921">
              <w:rPr>
                <w:bCs/>
                <w:lang w:val="en-GB"/>
              </w:rPr>
              <w:t xml:space="preserve">SIMATIC PANEL OPERATORSKI </w:t>
            </w:r>
            <w:r w:rsidRPr="00EA4921">
              <w:rPr>
                <w:bCs/>
                <w:caps/>
                <w:lang w:val="en-GB"/>
              </w:rPr>
              <w:t>HMI KTP900 BASIC COLOR PN, 9”</w:t>
            </w:r>
            <w:r w:rsidRPr="00EA4921">
              <w:rPr>
                <w:bCs/>
                <w:caps/>
                <w:lang w:val="en-GB"/>
              </w:rPr>
              <w:br/>
            </w:r>
            <w:r w:rsidRPr="00EA4921">
              <w:rPr>
                <w:lang w:val="en-GB"/>
              </w:rPr>
              <w:t>8 PRZYCISKÓW FUNKCYJNYCH; INTERFEJS ETHERNET/PROFINET (RJ45)</w:t>
            </w:r>
            <w:r w:rsidRPr="00EA4921">
              <w:rPr>
                <w:lang w:val="en-GB"/>
              </w:rPr>
              <w:br/>
            </w:r>
            <w:r w:rsidRPr="00EA4921">
              <w:rPr>
                <w:bCs/>
                <w:caps/>
                <w:lang w:val="en-GB"/>
              </w:rPr>
              <w:t>6AV2123-2JB03-0AX0</w:t>
            </w:r>
          </w:p>
          <w:p w14:paraId="3AC83F5E" w14:textId="35567ACE" w:rsidR="005B144A" w:rsidRPr="00EA4921" w:rsidRDefault="005B144A" w:rsidP="00851286">
            <w:pPr>
              <w:jc w:val="left"/>
            </w:pPr>
            <w:r w:rsidRPr="00EA4921">
              <w:rPr>
                <w:lang w:val="en-GB"/>
              </w:rPr>
              <w:t xml:space="preserve">Producent: SIEMENS, </w:t>
            </w:r>
            <w:proofErr w:type="spellStart"/>
            <w:r w:rsidRPr="00EA4921">
              <w:rPr>
                <w:lang w:val="en-GB"/>
              </w:rPr>
              <w:t>Niemcy</w:t>
            </w:r>
            <w:proofErr w:type="spellEnd"/>
          </w:p>
        </w:tc>
        <w:tc>
          <w:tcPr>
            <w:tcW w:w="708" w:type="dxa"/>
          </w:tcPr>
          <w:p w14:paraId="2F33DDA1" w14:textId="77777777" w:rsidR="005B144A" w:rsidRPr="00EA4921" w:rsidRDefault="005B144A" w:rsidP="00F77843">
            <w:r w:rsidRPr="00EA4921">
              <w:t>1</w:t>
            </w:r>
          </w:p>
        </w:tc>
        <w:tc>
          <w:tcPr>
            <w:tcW w:w="2268" w:type="dxa"/>
          </w:tcPr>
          <w:p w14:paraId="73CA3337" w14:textId="77777777" w:rsidR="005B144A" w:rsidRPr="00EA4921" w:rsidRDefault="005B144A" w:rsidP="00F77843"/>
        </w:tc>
      </w:tr>
      <w:tr w:rsidR="00EA4921" w:rsidRPr="00EA4921" w14:paraId="3F13BED1" w14:textId="77777777" w:rsidTr="00BD506A">
        <w:tc>
          <w:tcPr>
            <w:tcW w:w="704" w:type="dxa"/>
          </w:tcPr>
          <w:p w14:paraId="2819DA4E" w14:textId="6DFE61B0" w:rsidR="001A65C9" w:rsidRPr="00EA4921" w:rsidRDefault="00F74E75" w:rsidP="00F77843">
            <w:r w:rsidRPr="00EA4921">
              <w:t>11</w:t>
            </w:r>
            <w:r w:rsidR="00A55AB0" w:rsidRPr="00EA4921">
              <w:t>6</w:t>
            </w:r>
          </w:p>
        </w:tc>
        <w:tc>
          <w:tcPr>
            <w:tcW w:w="992" w:type="dxa"/>
          </w:tcPr>
          <w:p w14:paraId="02D8AB8C" w14:textId="076F1EF3" w:rsidR="001A65C9" w:rsidRPr="00EA4921" w:rsidRDefault="003141D0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32</w:t>
            </w:r>
            <w:r w:rsidR="001A65C9" w:rsidRPr="00EA4921">
              <w:rPr>
                <w:b/>
                <w:bCs/>
              </w:rPr>
              <w:t>ZUPS</w:t>
            </w:r>
          </w:p>
        </w:tc>
        <w:tc>
          <w:tcPr>
            <w:tcW w:w="4962" w:type="dxa"/>
          </w:tcPr>
          <w:p w14:paraId="1D7B4A16" w14:textId="77777777" w:rsidR="00752F5F" w:rsidRPr="00EA4921" w:rsidRDefault="001A65C9" w:rsidP="00851286">
            <w:pPr>
              <w:jc w:val="left"/>
            </w:pPr>
            <w:r w:rsidRPr="00EA4921">
              <w:t>Zasilacz UPS typ MINI / 720 PLUS</w:t>
            </w:r>
          </w:p>
          <w:p w14:paraId="4D39B8BB" w14:textId="0807AF36" w:rsidR="001A65C9" w:rsidRPr="00EA4921" w:rsidRDefault="001A65C9" w:rsidP="00851286">
            <w:pPr>
              <w:jc w:val="left"/>
            </w:pPr>
            <w:r w:rsidRPr="00EA4921">
              <w:t xml:space="preserve">Producent: </w:t>
            </w:r>
            <w:hyperlink r:id="rId24" w:history="1">
              <w:r w:rsidRPr="00EA4921">
                <w:rPr>
                  <w:rStyle w:val="Hipercze"/>
                  <w:rFonts w:cstheme="minorHAnsi"/>
                  <w:color w:val="auto"/>
                </w:rPr>
                <w:t>ETA</w:t>
              </w:r>
            </w:hyperlink>
          </w:p>
        </w:tc>
        <w:tc>
          <w:tcPr>
            <w:tcW w:w="708" w:type="dxa"/>
          </w:tcPr>
          <w:p w14:paraId="3A70B17B" w14:textId="77777777" w:rsidR="001A65C9" w:rsidRPr="00EA4921" w:rsidRDefault="001A65C9" w:rsidP="00F77843">
            <w:r w:rsidRPr="00EA4921">
              <w:t>1</w:t>
            </w:r>
          </w:p>
        </w:tc>
        <w:tc>
          <w:tcPr>
            <w:tcW w:w="2268" w:type="dxa"/>
          </w:tcPr>
          <w:p w14:paraId="10559A79" w14:textId="77777777" w:rsidR="001A65C9" w:rsidRPr="00EA4921" w:rsidRDefault="001A65C9" w:rsidP="00F77843"/>
        </w:tc>
      </w:tr>
    </w:tbl>
    <w:p w14:paraId="485A9993" w14:textId="77777777" w:rsidR="00A55AB0" w:rsidRPr="00EA4921" w:rsidRDefault="00A55AB0">
      <w:r w:rsidRPr="00EA4921">
        <w:br w:type="page"/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A55AB0" w:rsidRPr="00EA4921" w14:paraId="789847CB" w14:textId="77777777" w:rsidTr="00B975F6">
        <w:tc>
          <w:tcPr>
            <w:tcW w:w="704" w:type="dxa"/>
          </w:tcPr>
          <w:p w14:paraId="56C2881C" w14:textId="77777777" w:rsidR="00A55AB0" w:rsidRPr="00EA4921" w:rsidRDefault="00A55AB0" w:rsidP="00B975F6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lastRenderedPageBreak/>
              <w:t>Lp</w:t>
            </w:r>
            <w:proofErr w:type="spellEnd"/>
          </w:p>
        </w:tc>
        <w:tc>
          <w:tcPr>
            <w:tcW w:w="992" w:type="dxa"/>
          </w:tcPr>
          <w:p w14:paraId="7FEC8B4F" w14:textId="77777777" w:rsidR="00A55AB0" w:rsidRPr="00EA4921" w:rsidRDefault="00A55AB0" w:rsidP="00B975F6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30A9608B" w14:textId="77777777" w:rsidR="00A55AB0" w:rsidRPr="00EA4921" w:rsidRDefault="00A55AB0" w:rsidP="00F74E75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6CE97E4C" w14:textId="77777777" w:rsidR="00A55AB0" w:rsidRPr="00EA4921" w:rsidRDefault="00A55AB0" w:rsidP="00B975F6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549F2697" w14:textId="77777777" w:rsidR="00A55AB0" w:rsidRPr="00EA4921" w:rsidRDefault="00A55AB0" w:rsidP="00B975F6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050727E4" w14:textId="77777777" w:rsidR="00A55AB0" w:rsidRPr="00EA4921" w:rsidRDefault="00A55AB0" w:rsidP="00A55AB0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69229CE2" w14:textId="77777777" w:rsidTr="00BD506A">
        <w:tc>
          <w:tcPr>
            <w:tcW w:w="704" w:type="dxa"/>
          </w:tcPr>
          <w:p w14:paraId="455E8924" w14:textId="5287DFC0" w:rsidR="001A65C9" w:rsidRPr="00EA4921" w:rsidRDefault="00F74E75" w:rsidP="00F77843">
            <w:r w:rsidRPr="00EA4921">
              <w:t>11</w:t>
            </w:r>
            <w:r w:rsidR="00A55AB0" w:rsidRPr="00EA4921">
              <w:t>7</w:t>
            </w:r>
          </w:p>
        </w:tc>
        <w:tc>
          <w:tcPr>
            <w:tcW w:w="992" w:type="dxa"/>
          </w:tcPr>
          <w:p w14:paraId="56C00604" w14:textId="77777777" w:rsidR="001A65C9" w:rsidRPr="00EA4921" w:rsidRDefault="001A65C9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32Z2</w:t>
            </w:r>
          </w:p>
        </w:tc>
        <w:tc>
          <w:tcPr>
            <w:tcW w:w="4962" w:type="dxa"/>
          </w:tcPr>
          <w:p w14:paraId="0EAC43CB" w14:textId="77777777" w:rsidR="00752F5F" w:rsidRPr="00EA4921" w:rsidRDefault="001A65C9" w:rsidP="00851286">
            <w:pPr>
              <w:jc w:val="left"/>
            </w:pPr>
            <w:r w:rsidRPr="00EA4921">
              <w:t>Zasilacz 24V DC / 5A</w:t>
            </w:r>
            <w:r w:rsidRPr="00EA4921">
              <w:br/>
              <w:t>Nr. katalogowy: DR-100-24</w:t>
            </w:r>
            <w:r w:rsidRPr="00EA4921">
              <w:br/>
              <w:t>do mocowania na szynę TS35</w:t>
            </w:r>
          </w:p>
          <w:p w14:paraId="1FB39C6D" w14:textId="13772AD5" w:rsidR="001A65C9" w:rsidRPr="00EA4921" w:rsidRDefault="001A65C9" w:rsidP="00851286">
            <w:pPr>
              <w:jc w:val="left"/>
            </w:pPr>
            <w:r w:rsidRPr="00EA4921">
              <w:t xml:space="preserve">Producent: </w:t>
            </w:r>
            <w:hyperlink r:id="rId25" w:history="1">
              <w:proofErr w:type="spellStart"/>
              <w:r w:rsidRPr="00EA4921">
                <w:rPr>
                  <w:rStyle w:val="Hipercze"/>
                  <w:rFonts w:cstheme="minorHAnsi"/>
                  <w:color w:val="auto"/>
                </w:rPr>
                <w:t>Mean</w:t>
              </w:r>
              <w:proofErr w:type="spellEnd"/>
              <w:r w:rsidRPr="00EA4921">
                <w:rPr>
                  <w:rStyle w:val="Hipercze"/>
                  <w:rFonts w:cstheme="minorHAnsi"/>
                  <w:color w:val="auto"/>
                </w:rPr>
                <w:t xml:space="preserve"> </w:t>
              </w:r>
              <w:proofErr w:type="spellStart"/>
              <w:r w:rsidRPr="00EA4921">
                <w:rPr>
                  <w:rStyle w:val="Hipercze"/>
                  <w:rFonts w:cstheme="minorHAnsi"/>
                  <w:color w:val="auto"/>
                </w:rPr>
                <w:t>Well</w:t>
              </w:r>
              <w:proofErr w:type="spellEnd"/>
            </w:hyperlink>
          </w:p>
        </w:tc>
        <w:tc>
          <w:tcPr>
            <w:tcW w:w="708" w:type="dxa"/>
          </w:tcPr>
          <w:p w14:paraId="4884B453" w14:textId="77777777" w:rsidR="001A65C9" w:rsidRPr="00EA4921" w:rsidRDefault="001A65C9" w:rsidP="00F77843">
            <w:r w:rsidRPr="00EA4921">
              <w:t>1</w:t>
            </w:r>
          </w:p>
        </w:tc>
        <w:tc>
          <w:tcPr>
            <w:tcW w:w="2268" w:type="dxa"/>
          </w:tcPr>
          <w:p w14:paraId="2606ACDF" w14:textId="77777777" w:rsidR="001A65C9" w:rsidRPr="00EA4921" w:rsidRDefault="001A65C9" w:rsidP="00F77843"/>
        </w:tc>
      </w:tr>
      <w:tr w:rsidR="00EA4921" w:rsidRPr="00EA4921" w14:paraId="5BDD3B8A" w14:textId="77777777" w:rsidTr="00D57829">
        <w:tc>
          <w:tcPr>
            <w:tcW w:w="704" w:type="dxa"/>
          </w:tcPr>
          <w:p w14:paraId="4BEE6304" w14:textId="5383A026" w:rsidR="00D57829" w:rsidRPr="00EA4921" w:rsidRDefault="00F74E75" w:rsidP="00F77843">
            <w:r w:rsidRPr="00EA4921">
              <w:t>11</w:t>
            </w:r>
            <w:r w:rsidR="00A55AB0" w:rsidRPr="00EA4921">
              <w:t>8</w:t>
            </w:r>
          </w:p>
        </w:tc>
        <w:tc>
          <w:tcPr>
            <w:tcW w:w="992" w:type="dxa"/>
          </w:tcPr>
          <w:p w14:paraId="1359796E" w14:textId="77777777" w:rsidR="00D57829" w:rsidRPr="00EA4921" w:rsidRDefault="00D57829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32A1</w:t>
            </w:r>
          </w:p>
        </w:tc>
        <w:tc>
          <w:tcPr>
            <w:tcW w:w="4962" w:type="dxa"/>
          </w:tcPr>
          <w:p w14:paraId="6A9436CB" w14:textId="6D5C67D5" w:rsidR="00D57829" w:rsidRPr="00EA4921" w:rsidRDefault="00F237A0" w:rsidP="00851286">
            <w:pPr>
              <w:jc w:val="left"/>
            </w:pPr>
            <w:r w:rsidRPr="00EA4921">
              <w:t xml:space="preserve">Przełącznik </w:t>
            </w:r>
            <w:r w:rsidR="00D57829" w:rsidRPr="00EA4921">
              <w:t>Ethernet</w:t>
            </w:r>
            <w:r w:rsidRPr="00EA4921">
              <w:t xml:space="preserve"> (</w:t>
            </w:r>
            <w:proofErr w:type="spellStart"/>
            <w:r w:rsidRPr="00EA4921">
              <w:t>switch</w:t>
            </w:r>
            <w:proofErr w:type="spellEnd"/>
            <w:r w:rsidRPr="00EA4921">
              <w:t>)</w:t>
            </w:r>
            <w:r w:rsidR="00D57829" w:rsidRPr="00EA4921">
              <w:t xml:space="preserve"> 5 x RJ 45</w:t>
            </w:r>
            <w:r w:rsidR="00D57829" w:rsidRPr="00EA4921">
              <w:br/>
            </w:r>
            <w:proofErr w:type="spellStart"/>
            <w:r w:rsidR="00D57829" w:rsidRPr="00EA4921">
              <w:t>zarządzalny</w:t>
            </w:r>
            <w:proofErr w:type="spellEnd"/>
            <w:r w:rsidR="00D57829" w:rsidRPr="00EA4921">
              <w:t xml:space="preserve"> - typ EDS-405A</w:t>
            </w:r>
          </w:p>
          <w:p w14:paraId="5306EEAC" w14:textId="77777777" w:rsidR="00D57829" w:rsidRPr="00EA4921" w:rsidRDefault="00D57829" w:rsidP="00851286">
            <w:pPr>
              <w:jc w:val="left"/>
            </w:pPr>
            <w:r w:rsidRPr="00EA4921">
              <w:t>Producent: MOXA</w:t>
            </w:r>
          </w:p>
        </w:tc>
        <w:tc>
          <w:tcPr>
            <w:tcW w:w="708" w:type="dxa"/>
          </w:tcPr>
          <w:p w14:paraId="4BFF3006" w14:textId="77777777" w:rsidR="00D57829" w:rsidRPr="00EA4921" w:rsidRDefault="00D57829" w:rsidP="00F77843">
            <w:r w:rsidRPr="00EA4921">
              <w:t>1</w:t>
            </w:r>
          </w:p>
        </w:tc>
        <w:tc>
          <w:tcPr>
            <w:tcW w:w="2268" w:type="dxa"/>
          </w:tcPr>
          <w:p w14:paraId="17E23378" w14:textId="77777777" w:rsidR="00D57829" w:rsidRPr="00EA4921" w:rsidRDefault="00D57829" w:rsidP="00F77843"/>
        </w:tc>
      </w:tr>
      <w:tr w:rsidR="00EA4921" w:rsidRPr="00EA4921" w14:paraId="67BECE0B" w14:textId="77777777" w:rsidTr="00BD506A">
        <w:tc>
          <w:tcPr>
            <w:tcW w:w="704" w:type="dxa"/>
          </w:tcPr>
          <w:p w14:paraId="41532F97" w14:textId="15997C0E" w:rsidR="00752F5F" w:rsidRPr="00EA4921" w:rsidRDefault="00F74E75" w:rsidP="00F77843">
            <w:r w:rsidRPr="00EA4921">
              <w:t>11</w:t>
            </w:r>
            <w:r w:rsidR="00A55AB0" w:rsidRPr="00EA4921">
              <w:t>9</w:t>
            </w:r>
          </w:p>
        </w:tc>
        <w:tc>
          <w:tcPr>
            <w:tcW w:w="992" w:type="dxa"/>
          </w:tcPr>
          <w:p w14:paraId="2F558F0B" w14:textId="445F7BBD" w:rsidR="00752F5F" w:rsidRPr="00EA4921" w:rsidRDefault="00752F5F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32A</w:t>
            </w:r>
            <w:r w:rsidR="00A55AB0" w:rsidRPr="00EA4921">
              <w:rPr>
                <w:b/>
                <w:bCs/>
              </w:rPr>
              <w:t>4</w:t>
            </w:r>
            <w:r w:rsidR="00931523" w:rsidRPr="00EA4921">
              <w:rPr>
                <w:b/>
                <w:bCs/>
              </w:rPr>
              <w:br/>
              <w:t>32A5</w:t>
            </w:r>
          </w:p>
        </w:tc>
        <w:tc>
          <w:tcPr>
            <w:tcW w:w="4962" w:type="dxa"/>
          </w:tcPr>
          <w:p w14:paraId="3A7C8EE9" w14:textId="56F1A27E" w:rsidR="006B7D05" w:rsidRPr="00EA4921" w:rsidRDefault="006B7D05" w:rsidP="00851286">
            <w:pPr>
              <w:jc w:val="left"/>
            </w:pPr>
            <w:r w:rsidRPr="00EA4921">
              <w:t>Przemysłowy media konwerter</w:t>
            </w:r>
            <w:r w:rsidRPr="00EA4921">
              <w:br/>
              <w:t>1*10/100Tx + 1*100Fx, zasilanie 12-48VDC</w:t>
            </w:r>
            <w:r w:rsidRPr="00EA4921">
              <w:br/>
              <w:t>typ:</w:t>
            </w:r>
            <w:r w:rsidR="003E63E2" w:rsidRPr="00EA4921">
              <w:t xml:space="preserve"> </w:t>
            </w:r>
            <w:r w:rsidRPr="00EA4921">
              <w:t>METU-0201-M</w:t>
            </w:r>
          </w:p>
          <w:p w14:paraId="005D7503" w14:textId="34DBA000" w:rsidR="00752F5F" w:rsidRPr="00EA4921" w:rsidRDefault="00752F5F" w:rsidP="00851286">
            <w:pPr>
              <w:jc w:val="left"/>
            </w:pPr>
            <w:r w:rsidRPr="00EA4921">
              <w:t xml:space="preserve">Producent: </w:t>
            </w:r>
            <w:r w:rsidR="006B7D05" w:rsidRPr="00EA4921">
              <w:t>COMPARTA</w:t>
            </w:r>
          </w:p>
        </w:tc>
        <w:tc>
          <w:tcPr>
            <w:tcW w:w="708" w:type="dxa"/>
          </w:tcPr>
          <w:p w14:paraId="1C5EA9AB" w14:textId="787C13CC" w:rsidR="00752F5F" w:rsidRPr="00EA4921" w:rsidRDefault="00931523" w:rsidP="00F77843">
            <w:r w:rsidRPr="00EA4921">
              <w:t>2</w:t>
            </w:r>
          </w:p>
        </w:tc>
        <w:tc>
          <w:tcPr>
            <w:tcW w:w="2268" w:type="dxa"/>
          </w:tcPr>
          <w:p w14:paraId="769FB3BA" w14:textId="77777777" w:rsidR="00752F5F" w:rsidRPr="00EA4921" w:rsidRDefault="00752F5F" w:rsidP="00F77843"/>
        </w:tc>
      </w:tr>
      <w:tr w:rsidR="00EA4921" w:rsidRPr="00EA4921" w14:paraId="44E045DC" w14:textId="77777777" w:rsidTr="000076EF">
        <w:tc>
          <w:tcPr>
            <w:tcW w:w="704" w:type="dxa"/>
          </w:tcPr>
          <w:p w14:paraId="1F9438D7" w14:textId="7B143876" w:rsidR="001A65C9" w:rsidRPr="00EA4921" w:rsidRDefault="00F74E75" w:rsidP="00F77843">
            <w:r w:rsidRPr="00EA4921">
              <w:t>12</w:t>
            </w:r>
            <w:r w:rsidR="00A55AB0" w:rsidRPr="00EA4921">
              <w:t>0</w:t>
            </w:r>
          </w:p>
        </w:tc>
        <w:tc>
          <w:tcPr>
            <w:tcW w:w="992" w:type="dxa"/>
          </w:tcPr>
          <w:p w14:paraId="14555498" w14:textId="04B7D77C" w:rsidR="001A65C9" w:rsidRPr="00EA4921" w:rsidRDefault="001A65C9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</w:t>
            </w:r>
            <w:r w:rsidR="00752F5F" w:rsidRPr="00EA4921">
              <w:rPr>
                <w:b/>
                <w:bCs/>
              </w:rPr>
              <w:t>7</w:t>
            </w:r>
            <w:r w:rsidRPr="00EA4921">
              <w:rPr>
                <w:b/>
                <w:bCs/>
              </w:rPr>
              <w:t>A1</w:t>
            </w:r>
          </w:p>
        </w:tc>
        <w:tc>
          <w:tcPr>
            <w:tcW w:w="4962" w:type="dxa"/>
          </w:tcPr>
          <w:p w14:paraId="5D46830B" w14:textId="0FA49FAA" w:rsidR="001A65C9" w:rsidRPr="00EA4921" w:rsidRDefault="00752F5F" w:rsidP="00851286">
            <w:pPr>
              <w:jc w:val="left"/>
            </w:pPr>
            <w:r w:rsidRPr="00EA4921">
              <w:t xml:space="preserve">Przetwornik/separator uniwersalny </w:t>
            </w:r>
            <w:r w:rsidR="003155F5" w:rsidRPr="00EA4921">
              <w:t xml:space="preserve">typ </w:t>
            </w:r>
            <w:r w:rsidRPr="00EA4921">
              <w:t>AR593</w:t>
            </w:r>
            <w:r w:rsidR="00E61787" w:rsidRPr="00EA4921">
              <w:br/>
            </w:r>
            <w:r w:rsidR="001A65C9" w:rsidRPr="00EA4921">
              <w:t xml:space="preserve">Producent: </w:t>
            </w:r>
            <w:r w:rsidRPr="00EA4921">
              <w:t>APAR</w:t>
            </w:r>
          </w:p>
        </w:tc>
        <w:tc>
          <w:tcPr>
            <w:tcW w:w="708" w:type="dxa"/>
          </w:tcPr>
          <w:p w14:paraId="751E1389" w14:textId="77777777" w:rsidR="001A65C9" w:rsidRPr="00EA4921" w:rsidRDefault="001A65C9" w:rsidP="00F77843">
            <w:r w:rsidRPr="00EA4921">
              <w:t>1</w:t>
            </w:r>
          </w:p>
        </w:tc>
        <w:tc>
          <w:tcPr>
            <w:tcW w:w="2268" w:type="dxa"/>
          </w:tcPr>
          <w:p w14:paraId="1DE0671B" w14:textId="77777777" w:rsidR="001A65C9" w:rsidRPr="00EA4921" w:rsidRDefault="001A65C9" w:rsidP="00F77843"/>
        </w:tc>
      </w:tr>
      <w:tr w:rsidR="00EA4921" w:rsidRPr="00EA4921" w14:paraId="50CE1B9D" w14:textId="77777777" w:rsidTr="00BD506A">
        <w:tc>
          <w:tcPr>
            <w:tcW w:w="704" w:type="dxa"/>
          </w:tcPr>
          <w:p w14:paraId="4ADF030F" w14:textId="4ACDE632" w:rsidR="006B7D05" w:rsidRPr="00EA4921" w:rsidRDefault="004246EB" w:rsidP="00F77843">
            <w:r w:rsidRPr="00EA4921">
              <w:t>12</w:t>
            </w:r>
            <w:r w:rsidR="00A55AB0" w:rsidRPr="00EA4921">
              <w:t>1</w:t>
            </w:r>
          </w:p>
        </w:tc>
        <w:tc>
          <w:tcPr>
            <w:tcW w:w="992" w:type="dxa"/>
          </w:tcPr>
          <w:p w14:paraId="6885329C" w14:textId="77777777" w:rsidR="006B7D05" w:rsidRPr="00EA4921" w:rsidRDefault="006B7D05" w:rsidP="00F77843"/>
        </w:tc>
        <w:tc>
          <w:tcPr>
            <w:tcW w:w="4962" w:type="dxa"/>
          </w:tcPr>
          <w:p w14:paraId="0ECAEB97" w14:textId="6489A981" w:rsidR="006B7D05" w:rsidRPr="00EA4921" w:rsidRDefault="006B7D05" w:rsidP="00851286">
            <w:pPr>
              <w:jc w:val="left"/>
              <w:rPr>
                <w:lang w:val="en-US"/>
              </w:rPr>
            </w:pPr>
            <w:r w:rsidRPr="00EA4921">
              <w:rPr>
                <w:lang w:val="en-US"/>
              </w:rPr>
              <w:t xml:space="preserve">Kabel SC/APC - SC/APC LANBERG </w:t>
            </w:r>
            <w:r w:rsidR="004246EB" w:rsidRPr="00EA4921">
              <w:rPr>
                <w:lang w:val="en-US"/>
              </w:rPr>
              <w:t>2</w:t>
            </w:r>
            <w:r w:rsidRPr="00EA4921">
              <w:rPr>
                <w:lang w:val="en-US"/>
              </w:rPr>
              <w:t xml:space="preserve"> m</w:t>
            </w:r>
            <w:r w:rsidR="00084A64" w:rsidRPr="00EA4921">
              <w:rPr>
                <w:lang w:val="en-US"/>
              </w:rPr>
              <w:t xml:space="preserve"> </w:t>
            </w:r>
            <w:r w:rsidR="00360484" w:rsidRPr="00EA4921">
              <w:rPr>
                <w:lang w:val="en-US"/>
              </w:rPr>
              <w:t>(</w:t>
            </w:r>
            <w:proofErr w:type="spellStart"/>
            <w:r w:rsidRPr="00EA4921">
              <w:rPr>
                <w:lang w:val="en-US"/>
              </w:rPr>
              <w:t>Patchcord</w:t>
            </w:r>
            <w:proofErr w:type="spellEnd"/>
            <w:r w:rsidR="00CB2399" w:rsidRPr="00EA4921">
              <w:rPr>
                <w:lang w:val="en-US"/>
              </w:rPr>
              <w:t>)</w:t>
            </w:r>
          </w:p>
        </w:tc>
        <w:tc>
          <w:tcPr>
            <w:tcW w:w="708" w:type="dxa"/>
          </w:tcPr>
          <w:p w14:paraId="19BCB355" w14:textId="19A6FD98" w:rsidR="006B7D05" w:rsidRPr="00EA4921" w:rsidRDefault="006064DD" w:rsidP="00F77843">
            <w:r w:rsidRPr="00EA4921">
              <w:t>4</w:t>
            </w:r>
            <w:r w:rsidR="006B7D05" w:rsidRPr="00EA4921">
              <w:t xml:space="preserve"> </w:t>
            </w:r>
            <w:proofErr w:type="spellStart"/>
            <w:r w:rsidR="006B7D05" w:rsidRPr="00EA4921">
              <w:t>kpl</w:t>
            </w:r>
            <w:proofErr w:type="spellEnd"/>
            <w:r w:rsidR="006B7D05" w:rsidRPr="00EA4921">
              <w:t>.</w:t>
            </w:r>
          </w:p>
        </w:tc>
        <w:tc>
          <w:tcPr>
            <w:tcW w:w="2268" w:type="dxa"/>
          </w:tcPr>
          <w:p w14:paraId="7738958C" w14:textId="77777777" w:rsidR="006B7D05" w:rsidRPr="00EA4921" w:rsidRDefault="006B7D05" w:rsidP="00F77843"/>
        </w:tc>
      </w:tr>
      <w:tr w:rsidR="00EA4921" w:rsidRPr="00EA4921" w14:paraId="39D9EEB3" w14:textId="77777777" w:rsidTr="006B7D05">
        <w:tc>
          <w:tcPr>
            <w:tcW w:w="704" w:type="dxa"/>
          </w:tcPr>
          <w:p w14:paraId="1BFAD063" w14:textId="2B0FC136" w:rsidR="006B7D05" w:rsidRPr="00EA4921" w:rsidRDefault="004246EB" w:rsidP="00F77843">
            <w:r w:rsidRPr="00EA4921">
              <w:t>12</w:t>
            </w:r>
            <w:r w:rsidR="00A55AB0" w:rsidRPr="00EA4921">
              <w:t>2</w:t>
            </w:r>
          </w:p>
        </w:tc>
        <w:tc>
          <w:tcPr>
            <w:tcW w:w="992" w:type="dxa"/>
          </w:tcPr>
          <w:p w14:paraId="00192954" w14:textId="77777777" w:rsidR="006B7D05" w:rsidRPr="00EA4921" w:rsidRDefault="006B7D05" w:rsidP="00F77843"/>
        </w:tc>
        <w:tc>
          <w:tcPr>
            <w:tcW w:w="4962" w:type="dxa"/>
          </w:tcPr>
          <w:p w14:paraId="73F0A46A" w14:textId="3F06B302" w:rsidR="006B7D05" w:rsidRPr="00EA4921" w:rsidRDefault="006B7D05" w:rsidP="00851286">
            <w:pPr>
              <w:jc w:val="left"/>
            </w:pPr>
            <w:r w:rsidRPr="00EA4921">
              <w:t>Przełącznica światłowodowa na szynę DIN</w:t>
            </w:r>
            <w:r w:rsidR="00C03EC6" w:rsidRPr="00EA4921">
              <w:br/>
              <w:t xml:space="preserve">- </w:t>
            </w:r>
            <w:r w:rsidRPr="00EA4921">
              <w:t xml:space="preserve">6x SC </w:t>
            </w:r>
            <w:proofErr w:type="spellStart"/>
            <w:r w:rsidRPr="00EA4921">
              <w:t>simplex</w:t>
            </w:r>
            <w:proofErr w:type="spellEnd"/>
            <w:r w:rsidRPr="00EA4921">
              <w:t xml:space="preserve"> / LC duplex</w:t>
            </w:r>
          </w:p>
        </w:tc>
        <w:tc>
          <w:tcPr>
            <w:tcW w:w="708" w:type="dxa"/>
          </w:tcPr>
          <w:p w14:paraId="71E07B6E" w14:textId="235BB2C3" w:rsidR="006B7D05" w:rsidRPr="00EA4921" w:rsidRDefault="00931523" w:rsidP="00F77843">
            <w:r w:rsidRPr="00EA4921">
              <w:t>2</w:t>
            </w:r>
          </w:p>
        </w:tc>
        <w:tc>
          <w:tcPr>
            <w:tcW w:w="2268" w:type="dxa"/>
          </w:tcPr>
          <w:p w14:paraId="4BEC0DCA" w14:textId="77777777" w:rsidR="006B7D05" w:rsidRPr="00EA4921" w:rsidRDefault="006B7D05" w:rsidP="00F77843"/>
        </w:tc>
      </w:tr>
      <w:tr w:rsidR="00C03EC6" w:rsidRPr="00EA4921" w14:paraId="331F7CD7" w14:textId="77777777" w:rsidTr="00C03EC6">
        <w:tc>
          <w:tcPr>
            <w:tcW w:w="704" w:type="dxa"/>
          </w:tcPr>
          <w:p w14:paraId="40D625FE" w14:textId="4397F31C" w:rsidR="00C03EC6" w:rsidRPr="00EA4921" w:rsidRDefault="004246EB" w:rsidP="00F77843">
            <w:r w:rsidRPr="00EA4921">
              <w:t>12</w:t>
            </w:r>
            <w:r w:rsidR="00A55AB0" w:rsidRPr="00EA4921">
              <w:t>3</w:t>
            </w:r>
            <w:r w:rsidRPr="00EA4921">
              <w:t xml:space="preserve"> -</w:t>
            </w:r>
            <w:r w:rsidR="00C03EC6" w:rsidRPr="00EA4921">
              <w:t xml:space="preserve"> </w:t>
            </w:r>
            <w:r w:rsidRPr="00EA4921">
              <w:t>13</w:t>
            </w:r>
            <w:r w:rsidR="00C03EC6" w:rsidRPr="00EA4921">
              <w:t>0</w:t>
            </w:r>
          </w:p>
        </w:tc>
        <w:tc>
          <w:tcPr>
            <w:tcW w:w="992" w:type="dxa"/>
          </w:tcPr>
          <w:p w14:paraId="727C4E39" w14:textId="77777777" w:rsidR="00C03EC6" w:rsidRPr="00EA4921" w:rsidRDefault="00C03EC6" w:rsidP="00F77843"/>
        </w:tc>
        <w:tc>
          <w:tcPr>
            <w:tcW w:w="4962" w:type="dxa"/>
          </w:tcPr>
          <w:p w14:paraId="25D1CF74" w14:textId="4EF40C95" w:rsidR="00C03EC6" w:rsidRPr="00EA4921" w:rsidRDefault="00C03EC6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8" w:type="dxa"/>
          </w:tcPr>
          <w:p w14:paraId="7D105A99" w14:textId="03938F4B" w:rsidR="00C03EC6" w:rsidRPr="00EA4921" w:rsidRDefault="00C03EC6" w:rsidP="00F77843"/>
        </w:tc>
        <w:tc>
          <w:tcPr>
            <w:tcW w:w="2268" w:type="dxa"/>
          </w:tcPr>
          <w:p w14:paraId="77708807" w14:textId="77777777" w:rsidR="00C03EC6" w:rsidRPr="00EA4921" w:rsidRDefault="00C03EC6" w:rsidP="00F77843"/>
        </w:tc>
      </w:tr>
    </w:tbl>
    <w:p w14:paraId="5396036C" w14:textId="77777777" w:rsidR="006B7D05" w:rsidRPr="00EA4921" w:rsidRDefault="006B7D05">
      <w:pPr>
        <w:rPr>
          <w:rFonts w:cstheme="minorHAnsi"/>
        </w:rPr>
      </w:pPr>
    </w:p>
    <w:p w14:paraId="71F6240B" w14:textId="1EFA8C79" w:rsidR="00C03EC6" w:rsidRPr="00EA4921" w:rsidRDefault="00C03EC6" w:rsidP="00934C77">
      <w:pPr>
        <w:pStyle w:val="Nagwek2"/>
        <w:rPr>
          <w:color w:val="auto"/>
        </w:rPr>
      </w:pPr>
      <w:bookmarkStart w:id="30" w:name="_Toc169617418"/>
      <w:r w:rsidRPr="00EA4921">
        <w:rPr>
          <w:color w:val="auto"/>
        </w:rPr>
        <w:t>Osprzęt</w:t>
      </w:r>
      <w:bookmarkEnd w:id="30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5B144A" w:rsidRPr="00EA4921" w14:paraId="32C249F6" w14:textId="77777777" w:rsidTr="00BD506A">
        <w:tc>
          <w:tcPr>
            <w:tcW w:w="704" w:type="dxa"/>
          </w:tcPr>
          <w:p w14:paraId="465B9C5A" w14:textId="77777777" w:rsidR="005B144A" w:rsidRPr="00EA4921" w:rsidRDefault="005B144A" w:rsidP="00A55AB0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4389F400" w14:textId="77777777" w:rsidR="005B144A" w:rsidRPr="00EA4921" w:rsidRDefault="005B144A" w:rsidP="00A55AB0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1E626C88" w14:textId="77777777" w:rsidR="005B144A" w:rsidRPr="00EA4921" w:rsidRDefault="005B144A" w:rsidP="00F36EE5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40EA70A7" w14:textId="77777777" w:rsidR="005B144A" w:rsidRPr="00EA4921" w:rsidRDefault="005B144A" w:rsidP="00A55AB0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7CF088F0" w14:textId="77777777" w:rsidR="005B144A" w:rsidRPr="00EA4921" w:rsidRDefault="005B144A" w:rsidP="00A55AB0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25B033D3" w14:textId="77777777" w:rsidR="005B144A" w:rsidRPr="00EA4921" w:rsidRDefault="005B144A" w:rsidP="005B144A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0C6F2041" w14:textId="77777777" w:rsidTr="00BD506A">
        <w:tc>
          <w:tcPr>
            <w:tcW w:w="704" w:type="dxa"/>
          </w:tcPr>
          <w:p w14:paraId="642ADF84" w14:textId="1E1E2ED1" w:rsidR="00977E78" w:rsidRPr="00EA4921" w:rsidRDefault="00F36EE5" w:rsidP="00F77843">
            <w:r w:rsidRPr="00EA4921">
              <w:t>13</w:t>
            </w:r>
            <w:r w:rsidR="00C03EC6" w:rsidRPr="00EA4921">
              <w:t>1</w:t>
            </w:r>
          </w:p>
        </w:tc>
        <w:tc>
          <w:tcPr>
            <w:tcW w:w="992" w:type="dxa"/>
          </w:tcPr>
          <w:p w14:paraId="5BCDA564" w14:textId="0F93598E" w:rsidR="00977E78" w:rsidRPr="00EA4921" w:rsidRDefault="00977E78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31SG</w:t>
            </w:r>
          </w:p>
        </w:tc>
        <w:tc>
          <w:tcPr>
            <w:tcW w:w="4962" w:type="dxa"/>
          </w:tcPr>
          <w:p w14:paraId="7B4ED061" w14:textId="184B2176" w:rsidR="00977E78" w:rsidRPr="00EA4921" w:rsidRDefault="00977E78" w:rsidP="00851286">
            <w:pPr>
              <w:jc w:val="left"/>
            </w:pPr>
            <w:r w:rsidRPr="00EA4921">
              <w:t>Wyłącznik główny 3-torowy 63A</w:t>
            </w:r>
            <w:r w:rsidRPr="00EA4921">
              <w:br/>
              <w:t>na drzwi szafy typ 4G63-10-U r112</w:t>
            </w:r>
            <w:r w:rsidRPr="00EA4921">
              <w:br/>
              <w:t>Producent: APATOR</w:t>
            </w:r>
          </w:p>
        </w:tc>
        <w:tc>
          <w:tcPr>
            <w:tcW w:w="708" w:type="dxa"/>
          </w:tcPr>
          <w:p w14:paraId="199D1E63" w14:textId="6BC48AD8" w:rsidR="00977E78" w:rsidRPr="00EA4921" w:rsidRDefault="00545BF5" w:rsidP="00F77843">
            <w:r w:rsidRPr="00EA4921">
              <w:t>1</w:t>
            </w:r>
          </w:p>
        </w:tc>
        <w:tc>
          <w:tcPr>
            <w:tcW w:w="2268" w:type="dxa"/>
          </w:tcPr>
          <w:p w14:paraId="3BA38D43" w14:textId="77777777" w:rsidR="00977E78" w:rsidRPr="00EA4921" w:rsidRDefault="00977E78" w:rsidP="00F77843"/>
        </w:tc>
      </w:tr>
      <w:tr w:rsidR="00EA4921" w:rsidRPr="00EA4921" w14:paraId="1DCEB3F9" w14:textId="77777777" w:rsidTr="00A721FB">
        <w:tc>
          <w:tcPr>
            <w:tcW w:w="704" w:type="dxa"/>
          </w:tcPr>
          <w:p w14:paraId="497CB30E" w14:textId="01B64509" w:rsidR="00545BF5" w:rsidRPr="00EA4921" w:rsidRDefault="00F36EE5" w:rsidP="00F77843">
            <w:r w:rsidRPr="00EA4921">
              <w:t>13</w:t>
            </w:r>
            <w:r w:rsidR="00545BF5" w:rsidRPr="00EA4921">
              <w:t>2</w:t>
            </w:r>
          </w:p>
        </w:tc>
        <w:tc>
          <w:tcPr>
            <w:tcW w:w="992" w:type="dxa"/>
          </w:tcPr>
          <w:p w14:paraId="4FEDEE89" w14:textId="10F8E244" w:rsidR="00545BF5" w:rsidRPr="00EA4921" w:rsidRDefault="00545BF5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31FZP1</w:t>
            </w:r>
          </w:p>
        </w:tc>
        <w:tc>
          <w:tcPr>
            <w:tcW w:w="4962" w:type="dxa"/>
          </w:tcPr>
          <w:p w14:paraId="75E4DE6D" w14:textId="263B4D2A" w:rsidR="00545BF5" w:rsidRPr="00EA4921" w:rsidRDefault="00545BF5" w:rsidP="00851286">
            <w:pPr>
              <w:jc w:val="left"/>
            </w:pPr>
            <w:r w:rsidRPr="00EA4921">
              <w:rPr>
                <w:rStyle w:val="class-name"/>
                <w:rFonts w:cstheme="minorHAnsi"/>
              </w:rPr>
              <w:t>Rozłącznik izolacyjny z bezpiecznikami 63A</w:t>
            </w:r>
            <w:r w:rsidRPr="00EA4921">
              <w:rPr>
                <w:rStyle w:val="class-name"/>
                <w:rFonts w:cstheme="minorHAnsi"/>
              </w:rPr>
              <w:br/>
              <w:t>typ</w:t>
            </w:r>
            <w:r w:rsidRPr="00EA4921">
              <w:t xml:space="preserve"> STV D02 63A 3p</w:t>
            </w:r>
            <w:r w:rsidRPr="00EA4921">
              <w:br/>
              <w:t xml:space="preserve">Producent: ETI </w:t>
            </w:r>
          </w:p>
        </w:tc>
        <w:tc>
          <w:tcPr>
            <w:tcW w:w="708" w:type="dxa"/>
          </w:tcPr>
          <w:p w14:paraId="6835E193" w14:textId="0AF85FEF" w:rsidR="00545BF5" w:rsidRPr="00EA4921" w:rsidRDefault="00545BF5" w:rsidP="00F77843">
            <w:r w:rsidRPr="00EA4921">
              <w:t>1</w:t>
            </w:r>
          </w:p>
        </w:tc>
        <w:tc>
          <w:tcPr>
            <w:tcW w:w="2268" w:type="dxa"/>
          </w:tcPr>
          <w:p w14:paraId="761BA67B" w14:textId="77777777" w:rsidR="00545BF5" w:rsidRPr="00EA4921" w:rsidRDefault="00545BF5" w:rsidP="00F77843"/>
        </w:tc>
      </w:tr>
      <w:tr w:rsidR="00EA4921" w:rsidRPr="00EA4921" w14:paraId="63678A6C" w14:textId="77777777" w:rsidTr="00BD506A">
        <w:tc>
          <w:tcPr>
            <w:tcW w:w="704" w:type="dxa"/>
          </w:tcPr>
          <w:p w14:paraId="58CDF5F0" w14:textId="3F8ECB32" w:rsidR="005B144A" w:rsidRPr="00EA4921" w:rsidRDefault="00F36EE5" w:rsidP="00F77843">
            <w:r w:rsidRPr="00EA4921">
              <w:t>13</w:t>
            </w:r>
            <w:r w:rsidR="00C03EC6" w:rsidRPr="00EA4921">
              <w:t>3</w:t>
            </w:r>
          </w:p>
        </w:tc>
        <w:tc>
          <w:tcPr>
            <w:tcW w:w="992" w:type="dxa"/>
          </w:tcPr>
          <w:p w14:paraId="7060EB5A" w14:textId="63BF79BA" w:rsidR="005B144A" w:rsidRPr="00EA4921" w:rsidRDefault="00F93882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31FP1</w:t>
            </w:r>
            <w:r w:rsidR="00545BF5" w:rsidRPr="00EA4921">
              <w:rPr>
                <w:b/>
                <w:bCs/>
              </w:rPr>
              <w:t>, 31FP2, 31FP3</w:t>
            </w:r>
          </w:p>
        </w:tc>
        <w:tc>
          <w:tcPr>
            <w:tcW w:w="4962" w:type="dxa"/>
          </w:tcPr>
          <w:p w14:paraId="5131D381" w14:textId="270EB879" w:rsidR="00F93882" w:rsidRPr="00EA4921" w:rsidRDefault="00F93882" w:rsidP="00851286">
            <w:pPr>
              <w:jc w:val="left"/>
            </w:pPr>
            <w:r w:rsidRPr="00EA4921">
              <w:rPr>
                <w:rStyle w:val="class-name"/>
                <w:rFonts w:cstheme="minorHAnsi"/>
              </w:rPr>
              <w:t xml:space="preserve">Rozłącznik izolacyjny z bezpiecznikami </w:t>
            </w:r>
            <w:r w:rsidR="000F3719" w:rsidRPr="00EA4921">
              <w:rPr>
                <w:rStyle w:val="class-name"/>
                <w:rFonts w:cstheme="minorHAnsi"/>
              </w:rPr>
              <w:t>2</w:t>
            </w:r>
            <w:r w:rsidR="000F3719" w:rsidRPr="00EA4921">
              <w:rPr>
                <w:rStyle w:val="class-name"/>
              </w:rPr>
              <w:t>5</w:t>
            </w:r>
            <w:r w:rsidRPr="00EA4921">
              <w:rPr>
                <w:rStyle w:val="class-name"/>
                <w:rFonts w:cstheme="minorHAnsi"/>
              </w:rPr>
              <w:t>A</w:t>
            </w:r>
            <w:r w:rsidRPr="00EA4921">
              <w:rPr>
                <w:rStyle w:val="class-name"/>
                <w:rFonts w:cstheme="minorHAnsi"/>
              </w:rPr>
              <w:br/>
              <w:t>typ</w:t>
            </w:r>
            <w:r w:rsidRPr="00EA4921">
              <w:t xml:space="preserve"> STV D02 63A 3p</w:t>
            </w:r>
            <w:r w:rsidRPr="00EA4921">
              <w:br/>
              <w:t xml:space="preserve">Producent: ETI </w:t>
            </w:r>
          </w:p>
        </w:tc>
        <w:tc>
          <w:tcPr>
            <w:tcW w:w="708" w:type="dxa"/>
          </w:tcPr>
          <w:p w14:paraId="7F8BE6C8" w14:textId="0D810F1C" w:rsidR="005B144A" w:rsidRPr="00EA4921" w:rsidRDefault="00545BF5" w:rsidP="00F77843">
            <w:r w:rsidRPr="00EA4921">
              <w:t>3</w:t>
            </w:r>
          </w:p>
        </w:tc>
        <w:tc>
          <w:tcPr>
            <w:tcW w:w="2268" w:type="dxa"/>
          </w:tcPr>
          <w:p w14:paraId="35218E94" w14:textId="77777777" w:rsidR="005B144A" w:rsidRPr="00EA4921" w:rsidRDefault="005B144A" w:rsidP="00F77843"/>
        </w:tc>
      </w:tr>
    </w:tbl>
    <w:p w14:paraId="3CA02ED0" w14:textId="77777777" w:rsidR="00A55AB0" w:rsidRPr="00EA4921" w:rsidRDefault="00A55AB0">
      <w:r w:rsidRPr="00EA4921">
        <w:br w:type="page"/>
      </w:r>
    </w:p>
    <w:p w14:paraId="2D7A180F" w14:textId="77777777" w:rsidR="00A55AB0" w:rsidRPr="00EA4921" w:rsidRDefault="00A55AB0" w:rsidP="00545BF5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F36EE5" w:rsidRPr="00EA4921" w14:paraId="5D9EB879" w14:textId="77777777" w:rsidTr="001F61AB">
        <w:tc>
          <w:tcPr>
            <w:tcW w:w="704" w:type="dxa"/>
          </w:tcPr>
          <w:p w14:paraId="6B106507" w14:textId="77777777" w:rsidR="00F36EE5" w:rsidRPr="00EA4921" w:rsidRDefault="00F36EE5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6F00ABFC" w14:textId="77777777" w:rsidR="00F36EE5" w:rsidRPr="00EA4921" w:rsidRDefault="00F36EE5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07D2D8DD" w14:textId="77777777" w:rsidR="00F36EE5" w:rsidRPr="00EA4921" w:rsidRDefault="00F36EE5" w:rsidP="00F36EE5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3ED64291" w14:textId="77777777" w:rsidR="00F36EE5" w:rsidRPr="00EA4921" w:rsidRDefault="00F36EE5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3CC49BED" w14:textId="77777777" w:rsidR="00F36EE5" w:rsidRPr="00EA4921" w:rsidRDefault="00F36EE5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46A60B68" w14:textId="77777777" w:rsidR="00F36EE5" w:rsidRPr="00EA4921" w:rsidRDefault="00F36EE5" w:rsidP="00545BF5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170A9832" w14:textId="77777777" w:rsidTr="00A721FB">
        <w:tc>
          <w:tcPr>
            <w:tcW w:w="704" w:type="dxa"/>
          </w:tcPr>
          <w:p w14:paraId="0C7EC217" w14:textId="34439439" w:rsidR="008F75F5" w:rsidRPr="00EA4921" w:rsidRDefault="00F36EE5" w:rsidP="00F77843">
            <w:r w:rsidRPr="00EA4921">
              <w:t>13</w:t>
            </w:r>
            <w:r w:rsidR="008F75F5" w:rsidRPr="00EA4921">
              <w:t>4</w:t>
            </w:r>
          </w:p>
        </w:tc>
        <w:tc>
          <w:tcPr>
            <w:tcW w:w="992" w:type="dxa"/>
          </w:tcPr>
          <w:p w14:paraId="75E8A6B9" w14:textId="020508FE" w:rsidR="008F75F5" w:rsidRPr="00EA4921" w:rsidRDefault="00353B0D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31ZP1</w:t>
            </w:r>
          </w:p>
        </w:tc>
        <w:tc>
          <w:tcPr>
            <w:tcW w:w="4962" w:type="dxa"/>
          </w:tcPr>
          <w:p w14:paraId="383259FF" w14:textId="1AB1E520" w:rsidR="008F75F5" w:rsidRPr="00EA4921" w:rsidRDefault="008F75F5" w:rsidP="00851286">
            <w:pPr>
              <w:jc w:val="left"/>
              <w:rPr>
                <w:b/>
              </w:rPr>
            </w:pPr>
            <w:r w:rsidRPr="00EA4921">
              <w:tab/>
              <w:t>Ochronnik przepięciowy / ogranicznik przepięć</w:t>
            </w:r>
            <w:r w:rsidRPr="00EA4921">
              <w:br/>
              <w:t>SPD 3-fazowy B+C (Typ 1+2) 4P 5kA + 25kA/50kA</w:t>
            </w:r>
          </w:p>
          <w:p w14:paraId="7950F426" w14:textId="35AFB57F" w:rsidR="008F75F5" w:rsidRPr="00EA4921" w:rsidRDefault="008F75F5" w:rsidP="00851286">
            <w:pPr>
              <w:jc w:val="left"/>
            </w:pPr>
            <w:r w:rsidRPr="00EA4921">
              <w:t xml:space="preserve">Producent: </w:t>
            </w:r>
            <w:proofErr w:type="spellStart"/>
            <w:r w:rsidRPr="00EA4921">
              <w:t>Schelinger</w:t>
            </w:r>
            <w:proofErr w:type="spellEnd"/>
          </w:p>
        </w:tc>
        <w:tc>
          <w:tcPr>
            <w:tcW w:w="708" w:type="dxa"/>
          </w:tcPr>
          <w:p w14:paraId="31B35A34" w14:textId="77777777" w:rsidR="008F75F5" w:rsidRPr="00EA4921" w:rsidRDefault="008F75F5" w:rsidP="00F77843">
            <w:r w:rsidRPr="00EA4921">
              <w:t>1</w:t>
            </w:r>
          </w:p>
        </w:tc>
        <w:tc>
          <w:tcPr>
            <w:tcW w:w="2268" w:type="dxa"/>
          </w:tcPr>
          <w:p w14:paraId="4898553B" w14:textId="77777777" w:rsidR="008F75F5" w:rsidRPr="00EA4921" w:rsidRDefault="008F75F5" w:rsidP="00F77843"/>
        </w:tc>
      </w:tr>
      <w:tr w:rsidR="00EA4921" w:rsidRPr="00EA4921" w14:paraId="2360C086" w14:textId="77777777" w:rsidTr="00A721FB">
        <w:tc>
          <w:tcPr>
            <w:tcW w:w="704" w:type="dxa"/>
          </w:tcPr>
          <w:p w14:paraId="2D6CB856" w14:textId="1E41CB84" w:rsidR="00353B0D" w:rsidRPr="00EA4921" w:rsidRDefault="00F36EE5" w:rsidP="00F77843">
            <w:r w:rsidRPr="00EA4921">
              <w:t>135</w:t>
            </w:r>
          </w:p>
        </w:tc>
        <w:tc>
          <w:tcPr>
            <w:tcW w:w="992" w:type="dxa"/>
          </w:tcPr>
          <w:p w14:paraId="3EE87C48" w14:textId="77777777" w:rsidR="00353B0D" w:rsidRPr="00EA4921" w:rsidRDefault="00353B0D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31F1</w:t>
            </w:r>
          </w:p>
        </w:tc>
        <w:tc>
          <w:tcPr>
            <w:tcW w:w="4962" w:type="dxa"/>
          </w:tcPr>
          <w:p w14:paraId="77F4A31B" w14:textId="77777777" w:rsidR="00353B0D" w:rsidRPr="00EA4921" w:rsidRDefault="00353B0D" w:rsidP="00851286">
            <w:pPr>
              <w:jc w:val="left"/>
            </w:pPr>
            <w:r w:rsidRPr="00EA4921">
              <w:t>Wyłącznik instalacyjny 6kA / 3 faz</w:t>
            </w:r>
            <w:r w:rsidRPr="00EA4921">
              <w:br/>
              <w:t>typ HN-B6/3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7F22318D" w14:textId="77777777" w:rsidR="00353B0D" w:rsidRPr="00EA4921" w:rsidRDefault="00353B0D" w:rsidP="00F77843">
            <w:r w:rsidRPr="00EA4921">
              <w:t>1</w:t>
            </w:r>
          </w:p>
        </w:tc>
        <w:tc>
          <w:tcPr>
            <w:tcW w:w="2268" w:type="dxa"/>
          </w:tcPr>
          <w:p w14:paraId="5DD3DA0B" w14:textId="77777777" w:rsidR="00353B0D" w:rsidRPr="00EA4921" w:rsidRDefault="00353B0D" w:rsidP="00F77843"/>
        </w:tc>
      </w:tr>
      <w:tr w:rsidR="00EA4921" w:rsidRPr="00EA4921" w14:paraId="3E54E707" w14:textId="77777777" w:rsidTr="00A721FB">
        <w:tc>
          <w:tcPr>
            <w:tcW w:w="704" w:type="dxa"/>
          </w:tcPr>
          <w:p w14:paraId="52E4C2C6" w14:textId="37A325BD" w:rsidR="00353B0D" w:rsidRPr="00EA4921" w:rsidRDefault="00F36EE5" w:rsidP="00F77843">
            <w:r w:rsidRPr="00EA4921">
              <w:t>136</w:t>
            </w:r>
          </w:p>
        </w:tc>
        <w:tc>
          <w:tcPr>
            <w:tcW w:w="992" w:type="dxa"/>
          </w:tcPr>
          <w:p w14:paraId="2D110D42" w14:textId="149EBE03" w:rsidR="00353B0D" w:rsidRPr="00EA4921" w:rsidRDefault="00353B0D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31F2, 31F3</w:t>
            </w:r>
            <w:r w:rsidR="00624AAB" w:rsidRPr="00EA4921">
              <w:rPr>
                <w:b/>
                <w:bCs/>
              </w:rPr>
              <w:t>, 36F5</w:t>
            </w:r>
          </w:p>
        </w:tc>
        <w:tc>
          <w:tcPr>
            <w:tcW w:w="4962" w:type="dxa"/>
          </w:tcPr>
          <w:p w14:paraId="023662F7" w14:textId="4438F9C9" w:rsidR="00353B0D" w:rsidRPr="00EA4921" w:rsidRDefault="00353B0D" w:rsidP="00851286">
            <w:pPr>
              <w:jc w:val="left"/>
            </w:pPr>
            <w:r w:rsidRPr="00EA4921">
              <w:t>Wyłącznik instalacyjny 6kA / 3 faz</w:t>
            </w:r>
            <w:r w:rsidRPr="00EA4921">
              <w:br/>
              <w:t>typ HN-B10/1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7B7F43DE" w14:textId="07CCC479" w:rsidR="00353B0D" w:rsidRPr="00EA4921" w:rsidRDefault="00F36EE5" w:rsidP="00F77843">
            <w:r w:rsidRPr="00EA4921">
              <w:t>3</w:t>
            </w:r>
          </w:p>
        </w:tc>
        <w:tc>
          <w:tcPr>
            <w:tcW w:w="2268" w:type="dxa"/>
          </w:tcPr>
          <w:p w14:paraId="5C5B86F2" w14:textId="77777777" w:rsidR="00353B0D" w:rsidRPr="00EA4921" w:rsidRDefault="00353B0D" w:rsidP="00F77843"/>
        </w:tc>
      </w:tr>
      <w:tr w:rsidR="00EA4921" w:rsidRPr="00EA4921" w14:paraId="5374CC00" w14:textId="77777777" w:rsidTr="00BD506A">
        <w:tc>
          <w:tcPr>
            <w:tcW w:w="704" w:type="dxa"/>
          </w:tcPr>
          <w:p w14:paraId="3B45DEA5" w14:textId="6E2C5F52" w:rsidR="001A65C9" w:rsidRPr="00EA4921" w:rsidRDefault="00F36EE5" w:rsidP="00F77843">
            <w:r w:rsidRPr="00EA4921">
              <w:t>137</w:t>
            </w:r>
          </w:p>
        </w:tc>
        <w:tc>
          <w:tcPr>
            <w:tcW w:w="992" w:type="dxa"/>
          </w:tcPr>
          <w:p w14:paraId="027B2A80" w14:textId="1AF3A30D" w:rsidR="001A65C9" w:rsidRPr="00EA4921" w:rsidRDefault="001A65C9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</w:t>
            </w:r>
            <w:r w:rsidR="00353B0D" w:rsidRPr="00EA4921">
              <w:rPr>
                <w:b/>
                <w:bCs/>
              </w:rPr>
              <w:t>1</w:t>
            </w:r>
            <w:r w:rsidRPr="00EA4921">
              <w:rPr>
                <w:b/>
                <w:bCs/>
              </w:rPr>
              <w:t>F</w:t>
            </w:r>
            <w:r w:rsidR="00353B0D" w:rsidRPr="00EA4921">
              <w:rPr>
                <w:b/>
                <w:bCs/>
              </w:rPr>
              <w:t>4, 32F1</w:t>
            </w:r>
          </w:p>
        </w:tc>
        <w:tc>
          <w:tcPr>
            <w:tcW w:w="4962" w:type="dxa"/>
          </w:tcPr>
          <w:p w14:paraId="4A1A19B6" w14:textId="77777777" w:rsidR="001A65C9" w:rsidRPr="00EA4921" w:rsidRDefault="001A65C9" w:rsidP="00851286">
            <w:pPr>
              <w:jc w:val="left"/>
            </w:pPr>
            <w:r w:rsidRPr="00EA4921">
              <w:t>Wyłącznik instalacyjny 6kA / 1 faz</w:t>
            </w:r>
            <w:r w:rsidRPr="00EA4921">
              <w:br/>
              <w:t>typ HN-C10/1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66593136" w14:textId="48458A70" w:rsidR="001A65C9" w:rsidRPr="00EA4921" w:rsidRDefault="00F36EE5" w:rsidP="00F77843">
            <w:r w:rsidRPr="00EA4921">
              <w:t>2</w:t>
            </w:r>
          </w:p>
        </w:tc>
        <w:tc>
          <w:tcPr>
            <w:tcW w:w="2268" w:type="dxa"/>
          </w:tcPr>
          <w:p w14:paraId="06C1CA26" w14:textId="77777777" w:rsidR="001A65C9" w:rsidRPr="00EA4921" w:rsidRDefault="001A65C9" w:rsidP="00F77843"/>
        </w:tc>
      </w:tr>
      <w:tr w:rsidR="00EA4921" w:rsidRPr="00EA4921" w14:paraId="66A84801" w14:textId="77777777" w:rsidTr="00BD506A">
        <w:tc>
          <w:tcPr>
            <w:tcW w:w="704" w:type="dxa"/>
          </w:tcPr>
          <w:p w14:paraId="42C2FEAE" w14:textId="6E0B0CA4" w:rsidR="001A65C9" w:rsidRPr="00EA4921" w:rsidRDefault="00F36EE5" w:rsidP="00F77843">
            <w:r w:rsidRPr="00EA4921">
              <w:t>138</w:t>
            </w:r>
          </w:p>
        </w:tc>
        <w:tc>
          <w:tcPr>
            <w:tcW w:w="992" w:type="dxa"/>
          </w:tcPr>
          <w:p w14:paraId="4DB13B84" w14:textId="2D3FF2C0" w:rsidR="001A65C9" w:rsidRPr="00EA4921" w:rsidRDefault="001A65C9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32F4 … 32F6</w:t>
            </w:r>
          </w:p>
        </w:tc>
        <w:tc>
          <w:tcPr>
            <w:tcW w:w="4962" w:type="dxa"/>
          </w:tcPr>
          <w:p w14:paraId="23451CC8" w14:textId="25A5B4C9" w:rsidR="001A65C9" w:rsidRPr="00EA4921" w:rsidRDefault="001A65C9" w:rsidP="00851286">
            <w:pPr>
              <w:jc w:val="left"/>
            </w:pPr>
            <w:r w:rsidRPr="00EA4921">
              <w:t>Wyłącznik instalacyjny 6kA / 1 faz</w:t>
            </w:r>
            <w:r w:rsidRPr="00EA4921">
              <w:br/>
              <w:t>typ HN-C6/1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2D6DF8BA" w14:textId="466DCD32" w:rsidR="001A65C9" w:rsidRPr="00EA4921" w:rsidRDefault="001A65C9" w:rsidP="00F77843">
            <w:r w:rsidRPr="00EA4921">
              <w:t>3</w:t>
            </w:r>
          </w:p>
        </w:tc>
        <w:tc>
          <w:tcPr>
            <w:tcW w:w="2268" w:type="dxa"/>
          </w:tcPr>
          <w:p w14:paraId="6EEBC9C4" w14:textId="77777777" w:rsidR="001A65C9" w:rsidRPr="00EA4921" w:rsidRDefault="001A65C9" w:rsidP="00F77843"/>
        </w:tc>
      </w:tr>
      <w:tr w:rsidR="00EA4921" w:rsidRPr="00EA4921" w14:paraId="5EBF8D4C" w14:textId="77777777" w:rsidTr="00D57829">
        <w:tc>
          <w:tcPr>
            <w:tcW w:w="704" w:type="dxa"/>
          </w:tcPr>
          <w:p w14:paraId="29F4832F" w14:textId="0FB34064" w:rsidR="00D57829" w:rsidRPr="00EA4921" w:rsidRDefault="00F36EE5" w:rsidP="00F77843">
            <w:r w:rsidRPr="00EA4921">
              <w:t>139</w:t>
            </w:r>
          </w:p>
        </w:tc>
        <w:tc>
          <w:tcPr>
            <w:tcW w:w="992" w:type="dxa"/>
          </w:tcPr>
          <w:p w14:paraId="24596549" w14:textId="77777777" w:rsidR="00D57829" w:rsidRPr="00EA4921" w:rsidRDefault="00D57829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32F3</w:t>
            </w:r>
          </w:p>
        </w:tc>
        <w:tc>
          <w:tcPr>
            <w:tcW w:w="4962" w:type="dxa"/>
          </w:tcPr>
          <w:p w14:paraId="148F78BD" w14:textId="77777777" w:rsidR="00D57829" w:rsidRPr="00EA4921" w:rsidRDefault="00D57829" w:rsidP="00851286">
            <w:pPr>
              <w:jc w:val="left"/>
            </w:pPr>
            <w:r w:rsidRPr="00EA4921">
              <w:t>Wyłącznik instalacyjny 6kA / 1 faz</w:t>
            </w:r>
            <w:r w:rsidRPr="00EA4921">
              <w:br/>
              <w:t>typ HN-C4/1</w:t>
            </w:r>
            <w:r w:rsidRPr="00EA4921">
              <w:br/>
              <w:t>Producent: EATON</w:t>
            </w:r>
          </w:p>
        </w:tc>
        <w:tc>
          <w:tcPr>
            <w:tcW w:w="708" w:type="dxa"/>
          </w:tcPr>
          <w:p w14:paraId="5F17AE9E" w14:textId="77777777" w:rsidR="00D57829" w:rsidRPr="00EA4921" w:rsidRDefault="00D57829" w:rsidP="00F77843">
            <w:r w:rsidRPr="00EA4921">
              <w:t>1</w:t>
            </w:r>
          </w:p>
        </w:tc>
        <w:tc>
          <w:tcPr>
            <w:tcW w:w="2268" w:type="dxa"/>
          </w:tcPr>
          <w:p w14:paraId="2A92D9F0" w14:textId="77777777" w:rsidR="00D57829" w:rsidRPr="00EA4921" w:rsidRDefault="00D57829" w:rsidP="00F77843"/>
        </w:tc>
      </w:tr>
      <w:tr w:rsidR="00EA4921" w:rsidRPr="00EA4921" w14:paraId="6E0F9E20" w14:textId="77777777" w:rsidTr="00BD506A">
        <w:tc>
          <w:tcPr>
            <w:tcW w:w="704" w:type="dxa"/>
          </w:tcPr>
          <w:p w14:paraId="6FCBE4B9" w14:textId="634973D3" w:rsidR="00C03EC6" w:rsidRPr="00EA4921" w:rsidRDefault="00F36EE5" w:rsidP="00F77843">
            <w:r w:rsidRPr="00EA4921">
              <w:t>140 -</w:t>
            </w:r>
            <w:r w:rsidR="00C03EC6" w:rsidRPr="00EA4921">
              <w:br/>
            </w:r>
            <w:r w:rsidR="002571E6" w:rsidRPr="00EA4921">
              <w:t>1</w:t>
            </w:r>
            <w:r w:rsidRPr="00EA4921">
              <w:t>5</w:t>
            </w:r>
            <w:r w:rsidR="00C03EC6" w:rsidRPr="00EA4921">
              <w:t>0</w:t>
            </w:r>
          </w:p>
        </w:tc>
        <w:tc>
          <w:tcPr>
            <w:tcW w:w="992" w:type="dxa"/>
          </w:tcPr>
          <w:p w14:paraId="7C128743" w14:textId="77777777" w:rsidR="00C03EC6" w:rsidRPr="00EA4921" w:rsidRDefault="00C03EC6" w:rsidP="00F77843"/>
        </w:tc>
        <w:tc>
          <w:tcPr>
            <w:tcW w:w="4962" w:type="dxa"/>
          </w:tcPr>
          <w:p w14:paraId="6DDC117E" w14:textId="77777777" w:rsidR="00C03EC6" w:rsidRPr="00EA4921" w:rsidRDefault="00C03EC6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8" w:type="dxa"/>
          </w:tcPr>
          <w:p w14:paraId="2E980E3A" w14:textId="77777777" w:rsidR="00C03EC6" w:rsidRPr="00EA4921" w:rsidRDefault="00C03EC6" w:rsidP="00F77843"/>
        </w:tc>
        <w:tc>
          <w:tcPr>
            <w:tcW w:w="2268" w:type="dxa"/>
          </w:tcPr>
          <w:p w14:paraId="1A669FDD" w14:textId="77777777" w:rsidR="00C03EC6" w:rsidRPr="00EA4921" w:rsidRDefault="00C03EC6" w:rsidP="00F77843"/>
        </w:tc>
      </w:tr>
      <w:tr w:rsidR="00EA4921" w:rsidRPr="00EA4921" w14:paraId="51236074" w14:textId="77777777" w:rsidTr="00BD506A">
        <w:tc>
          <w:tcPr>
            <w:tcW w:w="704" w:type="dxa"/>
          </w:tcPr>
          <w:p w14:paraId="4F2CEA76" w14:textId="0FF45316" w:rsidR="00C03EC6" w:rsidRPr="00EA4921" w:rsidRDefault="002571E6" w:rsidP="00F77843">
            <w:r w:rsidRPr="00EA4921">
              <w:t>1</w:t>
            </w:r>
            <w:r w:rsidR="00F36EE5" w:rsidRPr="00EA4921">
              <w:t>5</w:t>
            </w:r>
            <w:r w:rsidR="00C03EC6" w:rsidRPr="00EA4921">
              <w:t>1</w:t>
            </w:r>
          </w:p>
        </w:tc>
        <w:tc>
          <w:tcPr>
            <w:tcW w:w="992" w:type="dxa"/>
          </w:tcPr>
          <w:p w14:paraId="092B9D98" w14:textId="32ED4C21" w:rsidR="00C03EC6" w:rsidRPr="00EA4921" w:rsidRDefault="003141D0" w:rsidP="00F77843">
            <w:r w:rsidRPr="00EA4921">
              <w:rPr>
                <w:b/>
                <w:bCs/>
              </w:rPr>
              <w:t>33K1</w:t>
            </w:r>
            <w:r w:rsidR="006D79C5" w:rsidRPr="00EA4921">
              <w:rPr>
                <w:b/>
                <w:bCs/>
              </w:rPr>
              <w:t>-3</w:t>
            </w:r>
            <w:r w:rsidR="006D79C5" w:rsidRPr="00EA4921">
              <w:rPr>
                <w:b/>
                <w:bCs/>
              </w:rPr>
              <w:br/>
            </w:r>
            <w:r w:rsidR="00C03EC6" w:rsidRPr="00EA4921">
              <w:rPr>
                <w:b/>
                <w:bCs/>
              </w:rPr>
              <w:t>34K1</w:t>
            </w:r>
            <w:r w:rsidR="006D79C5" w:rsidRPr="00EA4921">
              <w:rPr>
                <w:b/>
                <w:bCs/>
              </w:rPr>
              <w:t>-</w:t>
            </w:r>
            <w:r w:rsidR="00C03EC6" w:rsidRPr="00EA4921">
              <w:rPr>
                <w:b/>
                <w:bCs/>
              </w:rPr>
              <w:t>3,</w:t>
            </w:r>
            <w:r w:rsidR="00C03EC6" w:rsidRPr="00EA4921">
              <w:rPr>
                <w:b/>
                <w:bCs/>
              </w:rPr>
              <w:br/>
              <w:t>35K1</w:t>
            </w:r>
            <w:r w:rsidR="006D79C5" w:rsidRPr="00EA4921">
              <w:rPr>
                <w:b/>
                <w:bCs/>
              </w:rPr>
              <w:t>-</w:t>
            </w:r>
            <w:r w:rsidR="00C03EC6" w:rsidRPr="00EA4921">
              <w:rPr>
                <w:b/>
                <w:bCs/>
              </w:rPr>
              <w:t>3</w:t>
            </w:r>
            <w:r w:rsidR="003E63E2" w:rsidRPr="00EA4921">
              <w:t xml:space="preserve"> </w:t>
            </w:r>
            <w:r w:rsidR="00C03EC6" w:rsidRPr="00EA4921">
              <w:rPr>
                <w:b/>
                <w:bCs/>
              </w:rPr>
              <w:t>38K1, 38K2</w:t>
            </w:r>
            <w:r w:rsidR="00C03EC6" w:rsidRPr="00EA4921">
              <w:t xml:space="preserve"> </w:t>
            </w:r>
          </w:p>
        </w:tc>
        <w:tc>
          <w:tcPr>
            <w:tcW w:w="4962" w:type="dxa"/>
          </w:tcPr>
          <w:p w14:paraId="694972D5" w14:textId="176E3E81" w:rsidR="00C03EC6" w:rsidRPr="00EA4921" w:rsidRDefault="00C03EC6" w:rsidP="00851286">
            <w:pPr>
              <w:jc w:val="left"/>
            </w:pPr>
            <w:r w:rsidRPr="00EA4921">
              <w:t>Przekaźnik przemysłowy</w:t>
            </w:r>
            <w:r w:rsidR="003E63E2" w:rsidRPr="00EA4921">
              <w:t xml:space="preserve"> </w:t>
            </w:r>
            <w:r w:rsidRPr="00EA4921">
              <w:t>230V AC</w:t>
            </w:r>
            <w:r w:rsidRPr="00EA4921">
              <w:br/>
              <w:t>typ R4</w:t>
            </w:r>
            <w:r w:rsidRPr="00EA4921">
              <w:tab/>
              <w:t>- styki:</w:t>
            </w:r>
            <w:r w:rsidR="003E63E2" w:rsidRPr="00EA4921">
              <w:t xml:space="preserve"> </w:t>
            </w:r>
            <w:r w:rsidRPr="00EA4921">
              <w:t>4P</w:t>
            </w:r>
            <w:r w:rsidRPr="00EA4921">
              <w:br/>
              <w:t>- z gniazdem typ GZT-4 - szare</w:t>
            </w:r>
            <w:r w:rsidRPr="00EA4921">
              <w:br/>
              <w:t>Producent: RELPOL</w:t>
            </w:r>
          </w:p>
        </w:tc>
        <w:tc>
          <w:tcPr>
            <w:tcW w:w="708" w:type="dxa"/>
          </w:tcPr>
          <w:p w14:paraId="41C7526F" w14:textId="1DD6E4E9" w:rsidR="00C03EC6" w:rsidRPr="00EA4921" w:rsidRDefault="003141D0" w:rsidP="00F77843">
            <w:r w:rsidRPr="00EA4921">
              <w:t>11</w:t>
            </w:r>
          </w:p>
        </w:tc>
        <w:tc>
          <w:tcPr>
            <w:tcW w:w="2268" w:type="dxa"/>
          </w:tcPr>
          <w:p w14:paraId="16B24C3C" w14:textId="77777777" w:rsidR="00C03EC6" w:rsidRPr="00EA4921" w:rsidRDefault="00C03EC6" w:rsidP="00F77843"/>
        </w:tc>
      </w:tr>
      <w:tr w:rsidR="00EA4921" w:rsidRPr="00EA4921" w14:paraId="3AB99D8F" w14:textId="77777777" w:rsidTr="00BD506A">
        <w:tc>
          <w:tcPr>
            <w:tcW w:w="704" w:type="dxa"/>
          </w:tcPr>
          <w:p w14:paraId="15E575FB" w14:textId="26040E56" w:rsidR="005B144A" w:rsidRPr="00EA4921" w:rsidRDefault="002571E6" w:rsidP="00F77843">
            <w:r w:rsidRPr="00EA4921">
              <w:t>1</w:t>
            </w:r>
            <w:r w:rsidR="00F36EE5" w:rsidRPr="00EA4921">
              <w:t>5</w:t>
            </w:r>
            <w:r w:rsidR="00C03EC6" w:rsidRPr="00EA4921">
              <w:t>2</w:t>
            </w:r>
          </w:p>
        </w:tc>
        <w:tc>
          <w:tcPr>
            <w:tcW w:w="992" w:type="dxa"/>
          </w:tcPr>
          <w:p w14:paraId="1EEBD7BB" w14:textId="7C04D335" w:rsidR="005B144A" w:rsidRPr="00EA4921" w:rsidRDefault="00353B0D" w:rsidP="00F77843">
            <w:r w:rsidRPr="00EA4921">
              <w:rPr>
                <w:b/>
                <w:bCs/>
              </w:rPr>
              <w:t>31Gn1,</w:t>
            </w:r>
            <w:r w:rsidR="003E63E2" w:rsidRPr="00EA4921">
              <w:t xml:space="preserve"> </w:t>
            </w:r>
            <w:r w:rsidRPr="00EA4921">
              <w:rPr>
                <w:b/>
                <w:bCs/>
              </w:rPr>
              <w:t>32Gn5</w:t>
            </w:r>
          </w:p>
        </w:tc>
        <w:tc>
          <w:tcPr>
            <w:tcW w:w="4962" w:type="dxa"/>
          </w:tcPr>
          <w:p w14:paraId="58BFE797" w14:textId="25AE9B66" w:rsidR="005B144A" w:rsidRPr="00EA4921" w:rsidRDefault="001A65C9" w:rsidP="00851286">
            <w:pPr>
              <w:jc w:val="left"/>
            </w:pPr>
            <w:r w:rsidRPr="00EA4921">
              <w:t>Gniazdo wtykowe na szynę</w:t>
            </w:r>
            <w:r w:rsidRPr="00EA4921">
              <w:br/>
              <w:t>typ t-2P+Z-10/16A-250V</w:t>
            </w:r>
            <w:r w:rsidRPr="00EA4921">
              <w:br/>
              <w:t>Producent: ELSIN</w:t>
            </w:r>
          </w:p>
        </w:tc>
        <w:tc>
          <w:tcPr>
            <w:tcW w:w="708" w:type="dxa"/>
          </w:tcPr>
          <w:p w14:paraId="552470B5" w14:textId="72FFDDB9" w:rsidR="005B144A" w:rsidRPr="00EA4921" w:rsidRDefault="00E407EC" w:rsidP="00F77843">
            <w:r w:rsidRPr="00EA4921">
              <w:t>2</w:t>
            </w:r>
          </w:p>
        </w:tc>
        <w:tc>
          <w:tcPr>
            <w:tcW w:w="2268" w:type="dxa"/>
          </w:tcPr>
          <w:p w14:paraId="7204BC53" w14:textId="77777777" w:rsidR="005B144A" w:rsidRPr="00EA4921" w:rsidRDefault="005B144A" w:rsidP="00F77843"/>
        </w:tc>
      </w:tr>
      <w:tr w:rsidR="00EA4921" w:rsidRPr="00EA4921" w14:paraId="648910BD" w14:textId="77777777" w:rsidTr="00A721FB">
        <w:tc>
          <w:tcPr>
            <w:tcW w:w="704" w:type="dxa"/>
          </w:tcPr>
          <w:p w14:paraId="658F83D2" w14:textId="0AA71039" w:rsidR="003141D0" w:rsidRPr="00EA4921" w:rsidRDefault="003141D0" w:rsidP="00F77843">
            <w:r w:rsidRPr="00EA4921">
              <w:t>1</w:t>
            </w:r>
            <w:r w:rsidR="00F36EE5" w:rsidRPr="00EA4921">
              <w:t>5</w:t>
            </w:r>
            <w:r w:rsidRPr="00EA4921">
              <w:t>3</w:t>
            </w:r>
          </w:p>
        </w:tc>
        <w:tc>
          <w:tcPr>
            <w:tcW w:w="992" w:type="dxa"/>
          </w:tcPr>
          <w:p w14:paraId="4DC0FA83" w14:textId="77777777" w:rsidR="003141D0" w:rsidRPr="00EA4921" w:rsidRDefault="003141D0" w:rsidP="00F77843">
            <w:pPr>
              <w:rPr>
                <w:b/>
                <w:bCs/>
              </w:rPr>
            </w:pPr>
            <w:r w:rsidRPr="00EA4921">
              <w:rPr>
                <w:b/>
                <w:bCs/>
              </w:rPr>
              <w:t>33SG, 34SG, 35SG</w:t>
            </w:r>
          </w:p>
        </w:tc>
        <w:tc>
          <w:tcPr>
            <w:tcW w:w="4962" w:type="dxa"/>
          </w:tcPr>
          <w:p w14:paraId="7F574AA7" w14:textId="69897840" w:rsidR="003141D0" w:rsidRPr="00EA4921" w:rsidRDefault="003141D0" w:rsidP="00851286">
            <w:pPr>
              <w:jc w:val="left"/>
            </w:pPr>
            <w:r w:rsidRPr="00EA4921">
              <w:t>Przełącznik pokrętny 3--pozycyjny z lampką zieloną</w:t>
            </w:r>
            <w:r w:rsidRPr="00EA4921">
              <w:br/>
              <w:t>typ: M22-WRLK3-G</w:t>
            </w:r>
            <w:r w:rsidR="003E63E2" w:rsidRPr="00EA4921">
              <w:t xml:space="preserve"> </w:t>
            </w:r>
            <w:r w:rsidRPr="00EA4921">
              <w:t>+M22-A</w:t>
            </w:r>
            <w:r w:rsidRPr="00EA4921">
              <w:br/>
              <w:t xml:space="preserve"> + 2xM22-K10 + M22-LED230G</w:t>
            </w:r>
          </w:p>
          <w:p w14:paraId="52D7EB6B" w14:textId="2F7AE45B" w:rsidR="003141D0" w:rsidRPr="00EA4921" w:rsidRDefault="003141D0" w:rsidP="00851286">
            <w:pPr>
              <w:jc w:val="left"/>
            </w:pPr>
            <w:r w:rsidRPr="00EA4921">
              <w:t>Producent:</w:t>
            </w:r>
            <w:r w:rsidR="003E63E2" w:rsidRPr="00EA4921">
              <w:t xml:space="preserve"> </w:t>
            </w:r>
            <w:r w:rsidRPr="00EA4921">
              <w:t>EATON</w:t>
            </w:r>
          </w:p>
        </w:tc>
        <w:tc>
          <w:tcPr>
            <w:tcW w:w="708" w:type="dxa"/>
          </w:tcPr>
          <w:p w14:paraId="406F405D" w14:textId="77777777" w:rsidR="003141D0" w:rsidRPr="00EA4921" w:rsidRDefault="003141D0" w:rsidP="00F77843">
            <w:r w:rsidRPr="00EA4921">
              <w:t>3</w:t>
            </w:r>
          </w:p>
        </w:tc>
        <w:tc>
          <w:tcPr>
            <w:tcW w:w="2268" w:type="dxa"/>
          </w:tcPr>
          <w:p w14:paraId="0704F71F" w14:textId="77777777" w:rsidR="003141D0" w:rsidRPr="00EA4921" w:rsidRDefault="003141D0" w:rsidP="00F77843"/>
        </w:tc>
      </w:tr>
    </w:tbl>
    <w:p w14:paraId="32838A07" w14:textId="77777777" w:rsidR="00F36EE5" w:rsidRPr="00EA4921" w:rsidRDefault="00F36EE5" w:rsidP="00F36EE5">
      <w:pPr>
        <w:spacing w:after="0" w:line="240" w:lineRule="auto"/>
        <w:rPr>
          <w:rFonts w:cstheme="minorHAnsi"/>
        </w:rPr>
      </w:pPr>
      <w:r w:rsidRPr="00EA4921">
        <w:br w:type="page"/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F36EE5" w:rsidRPr="00EA4921" w14:paraId="7CFE4482" w14:textId="77777777" w:rsidTr="001F61AB">
        <w:tc>
          <w:tcPr>
            <w:tcW w:w="704" w:type="dxa"/>
          </w:tcPr>
          <w:p w14:paraId="7B530814" w14:textId="77777777" w:rsidR="00F36EE5" w:rsidRPr="00EA4921" w:rsidRDefault="00F36EE5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lastRenderedPageBreak/>
              <w:t>Lp</w:t>
            </w:r>
            <w:proofErr w:type="spellEnd"/>
          </w:p>
        </w:tc>
        <w:tc>
          <w:tcPr>
            <w:tcW w:w="992" w:type="dxa"/>
          </w:tcPr>
          <w:p w14:paraId="3B69E9CB" w14:textId="77777777" w:rsidR="00F36EE5" w:rsidRPr="00EA4921" w:rsidRDefault="00F36EE5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693AD467" w14:textId="77777777" w:rsidR="00F36EE5" w:rsidRPr="00EA4921" w:rsidRDefault="00F36EE5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10F37473" w14:textId="77777777" w:rsidR="00F36EE5" w:rsidRPr="00EA4921" w:rsidRDefault="00F36EE5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66C70B02" w14:textId="77777777" w:rsidR="00F36EE5" w:rsidRPr="00EA4921" w:rsidRDefault="00F36EE5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419727F0" w14:textId="77777777" w:rsidR="00F36EE5" w:rsidRPr="00EA4921" w:rsidRDefault="00F36EE5" w:rsidP="00F36EE5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1BECA51E" w14:textId="77777777" w:rsidTr="00A721FB">
        <w:tc>
          <w:tcPr>
            <w:tcW w:w="704" w:type="dxa"/>
          </w:tcPr>
          <w:p w14:paraId="315C0B84" w14:textId="3C93E850" w:rsidR="003141D0" w:rsidRPr="00EA4921" w:rsidRDefault="00F36EE5" w:rsidP="00F77843">
            <w:r w:rsidRPr="00EA4921">
              <w:t>154</w:t>
            </w:r>
          </w:p>
        </w:tc>
        <w:tc>
          <w:tcPr>
            <w:tcW w:w="992" w:type="dxa"/>
          </w:tcPr>
          <w:p w14:paraId="33329BD9" w14:textId="77777777" w:rsidR="003141D0" w:rsidRPr="00EA4921" w:rsidRDefault="003141D0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33H1, 34 H1, 35 H1</w:t>
            </w:r>
          </w:p>
        </w:tc>
        <w:tc>
          <w:tcPr>
            <w:tcW w:w="4962" w:type="dxa"/>
          </w:tcPr>
          <w:p w14:paraId="3791A5F4" w14:textId="3BB4FAC0" w:rsidR="003141D0" w:rsidRPr="00EA4921" w:rsidRDefault="003141D0" w:rsidP="00851286">
            <w:pPr>
              <w:jc w:val="left"/>
            </w:pPr>
            <w:r w:rsidRPr="00EA4921">
              <w:t>Lampka sygnalizacyjna 24V czerwona</w:t>
            </w:r>
            <w:r w:rsidRPr="00EA4921">
              <w:br/>
              <w:t>typ: M22-L-R+M22-A+M22-LED-W 24V</w:t>
            </w:r>
          </w:p>
          <w:p w14:paraId="69985E79" w14:textId="7FB9BCB7" w:rsidR="003141D0" w:rsidRPr="00EA4921" w:rsidRDefault="003141D0" w:rsidP="00851286">
            <w:pPr>
              <w:jc w:val="left"/>
            </w:pPr>
            <w:r w:rsidRPr="00EA4921">
              <w:t>Producent:</w:t>
            </w:r>
            <w:r w:rsidR="003E63E2" w:rsidRPr="00EA4921">
              <w:t xml:space="preserve"> </w:t>
            </w:r>
            <w:r w:rsidRPr="00EA4921">
              <w:t>EATON</w:t>
            </w:r>
          </w:p>
        </w:tc>
        <w:tc>
          <w:tcPr>
            <w:tcW w:w="708" w:type="dxa"/>
          </w:tcPr>
          <w:p w14:paraId="156D4A2F" w14:textId="77777777" w:rsidR="003141D0" w:rsidRPr="00EA4921" w:rsidRDefault="003141D0" w:rsidP="00F77843">
            <w:r w:rsidRPr="00EA4921">
              <w:t>3</w:t>
            </w:r>
          </w:p>
        </w:tc>
        <w:tc>
          <w:tcPr>
            <w:tcW w:w="2268" w:type="dxa"/>
          </w:tcPr>
          <w:p w14:paraId="1CC3BB14" w14:textId="77777777" w:rsidR="003141D0" w:rsidRPr="00EA4921" w:rsidRDefault="003141D0" w:rsidP="00F77843"/>
        </w:tc>
      </w:tr>
      <w:tr w:rsidR="00EA4921" w:rsidRPr="00EA4921" w14:paraId="6946E912" w14:textId="77777777" w:rsidTr="00A721FB">
        <w:tc>
          <w:tcPr>
            <w:tcW w:w="704" w:type="dxa"/>
          </w:tcPr>
          <w:p w14:paraId="3F1B1D4F" w14:textId="620F78CE" w:rsidR="001B415F" w:rsidRPr="00EA4921" w:rsidRDefault="001B415F" w:rsidP="00F77843">
            <w:r w:rsidRPr="00EA4921">
              <w:t>1</w:t>
            </w:r>
            <w:r w:rsidR="00F36EE5" w:rsidRPr="00EA4921">
              <w:t>55</w:t>
            </w:r>
          </w:p>
        </w:tc>
        <w:tc>
          <w:tcPr>
            <w:tcW w:w="992" w:type="dxa"/>
          </w:tcPr>
          <w:p w14:paraId="0E40387E" w14:textId="77777777" w:rsidR="001B415F" w:rsidRPr="00EA4921" w:rsidRDefault="001B415F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33H2, 34 H2, 35 H2</w:t>
            </w:r>
          </w:p>
        </w:tc>
        <w:tc>
          <w:tcPr>
            <w:tcW w:w="4962" w:type="dxa"/>
          </w:tcPr>
          <w:p w14:paraId="50C3F69D" w14:textId="77777777" w:rsidR="001B415F" w:rsidRPr="00EA4921" w:rsidRDefault="001B415F" w:rsidP="00851286">
            <w:pPr>
              <w:jc w:val="left"/>
            </w:pPr>
            <w:r w:rsidRPr="00EA4921">
              <w:t>Lampka sygnalizacyjna 24V zielona</w:t>
            </w:r>
            <w:r w:rsidRPr="00EA4921">
              <w:br/>
              <w:t>typ: M22-L-G+M22-A+M22-LED-G 24V</w:t>
            </w:r>
          </w:p>
          <w:p w14:paraId="08D8D1C3" w14:textId="24DB0AC5" w:rsidR="001B415F" w:rsidRPr="00EA4921" w:rsidRDefault="001B415F" w:rsidP="00851286">
            <w:pPr>
              <w:jc w:val="left"/>
            </w:pPr>
            <w:r w:rsidRPr="00EA4921">
              <w:t>Producent:</w:t>
            </w:r>
            <w:r w:rsidR="003E63E2" w:rsidRPr="00EA4921">
              <w:t xml:space="preserve"> </w:t>
            </w:r>
            <w:r w:rsidRPr="00EA4921">
              <w:t>EATON</w:t>
            </w:r>
          </w:p>
        </w:tc>
        <w:tc>
          <w:tcPr>
            <w:tcW w:w="708" w:type="dxa"/>
          </w:tcPr>
          <w:p w14:paraId="00F3C876" w14:textId="77777777" w:rsidR="001B415F" w:rsidRPr="00EA4921" w:rsidRDefault="001B415F" w:rsidP="00F77843">
            <w:r w:rsidRPr="00EA4921">
              <w:t>3</w:t>
            </w:r>
          </w:p>
        </w:tc>
        <w:tc>
          <w:tcPr>
            <w:tcW w:w="2268" w:type="dxa"/>
          </w:tcPr>
          <w:p w14:paraId="235E0733" w14:textId="77777777" w:rsidR="001B415F" w:rsidRPr="00EA4921" w:rsidRDefault="001B415F" w:rsidP="00F77843"/>
        </w:tc>
      </w:tr>
      <w:tr w:rsidR="00EA4921" w:rsidRPr="00EA4921" w14:paraId="2AB33F10" w14:textId="77777777" w:rsidTr="00BD506A">
        <w:tc>
          <w:tcPr>
            <w:tcW w:w="704" w:type="dxa"/>
          </w:tcPr>
          <w:p w14:paraId="3B5AA940" w14:textId="60EF3746" w:rsidR="005B144A" w:rsidRPr="00EA4921" w:rsidRDefault="002571E6" w:rsidP="00F77843">
            <w:r w:rsidRPr="00EA4921">
              <w:t>1</w:t>
            </w:r>
            <w:r w:rsidR="00F36EE5" w:rsidRPr="00EA4921">
              <w:t>56</w:t>
            </w:r>
          </w:p>
        </w:tc>
        <w:tc>
          <w:tcPr>
            <w:tcW w:w="992" w:type="dxa"/>
          </w:tcPr>
          <w:p w14:paraId="201BC24F" w14:textId="3E71C1C1" w:rsidR="005B144A" w:rsidRPr="00EA4921" w:rsidRDefault="003141D0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</w:t>
            </w:r>
            <w:r w:rsidR="001B415F" w:rsidRPr="00EA4921">
              <w:rPr>
                <w:b/>
                <w:bCs/>
              </w:rPr>
              <w:t>1</w:t>
            </w:r>
            <w:r w:rsidRPr="00EA4921">
              <w:rPr>
                <w:b/>
                <w:bCs/>
              </w:rPr>
              <w:t>H</w:t>
            </w:r>
            <w:r w:rsidR="001B415F" w:rsidRPr="00EA4921">
              <w:rPr>
                <w:b/>
                <w:bCs/>
              </w:rPr>
              <w:t>1</w:t>
            </w:r>
            <w:r w:rsidRPr="00EA4921">
              <w:rPr>
                <w:b/>
                <w:bCs/>
              </w:rPr>
              <w:t>, 3</w:t>
            </w:r>
            <w:r w:rsidR="001B415F" w:rsidRPr="00EA4921">
              <w:rPr>
                <w:b/>
                <w:bCs/>
              </w:rPr>
              <w:t>1</w:t>
            </w:r>
            <w:r w:rsidRPr="00EA4921">
              <w:rPr>
                <w:b/>
                <w:bCs/>
              </w:rPr>
              <w:t xml:space="preserve"> H</w:t>
            </w:r>
            <w:r w:rsidR="001B415F" w:rsidRPr="00EA4921">
              <w:rPr>
                <w:b/>
                <w:bCs/>
              </w:rPr>
              <w:t>2</w:t>
            </w:r>
            <w:r w:rsidRPr="00EA4921">
              <w:rPr>
                <w:b/>
                <w:bCs/>
              </w:rPr>
              <w:t xml:space="preserve">, </w:t>
            </w:r>
            <w:r w:rsidR="009072C2" w:rsidRPr="00EA4921">
              <w:rPr>
                <w:b/>
                <w:bCs/>
              </w:rPr>
              <w:t>3</w:t>
            </w:r>
            <w:r w:rsidR="001B415F" w:rsidRPr="00EA4921">
              <w:rPr>
                <w:b/>
                <w:bCs/>
              </w:rPr>
              <w:t>1</w:t>
            </w:r>
            <w:r w:rsidRPr="00EA4921">
              <w:rPr>
                <w:b/>
                <w:bCs/>
              </w:rPr>
              <w:t xml:space="preserve"> H</w:t>
            </w:r>
            <w:r w:rsidR="001B415F" w:rsidRPr="00EA4921">
              <w:rPr>
                <w:b/>
                <w:bCs/>
              </w:rPr>
              <w:t>3</w:t>
            </w:r>
          </w:p>
        </w:tc>
        <w:tc>
          <w:tcPr>
            <w:tcW w:w="4962" w:type="dxa"/>
          </w:tcPr>
          <w:p w14:paraId="432EE5A2" w14:textId="20E19CB3" w:rsidR="003141D0" w:rsidRPr="00EA4921" w:rsidRDefault="003141D0" w:rsidP="00851286">
            <w:pPr>
              <w:jc w:val="left"/>
            </w:pPr>
            <w:r w:rsidRPr="00EA4921">
              <w:t xml:space="preserve">Lampka sygnalizacyjna </w:t>
            </w:r>
            <w:r w:rsidR="001B415F" w:rsidRPr="00EA4921">
              <w:t>230V niebieska</w:t>
            </w:r>
            <w:r w:rsidR="001B415F" w:rsidRPr="00EA4921">
              <w:br/>
            </w:r>
            <w:r w:rsidRPr="00EA4921">
              <w:t>typ: M22-L-</w:t>
            </w:r>
            <w:r w:rsidR="001B415F" w:rsidRPr="00EA4921">
              <w:t>B</w:t>
            </w:r>
            <w:r w:rsidRPr="00EA4921">
              <w:t>+M22-A+M22-LED-</w:t>
            </w:r>
            <w:r w:rsidR="001B415F" w:rsidRPr="00EA4921">
              <w:t>W</w:t>
            </w:r>
          </w:p>
          <w:p w14:paraId="63FA242B" w14:textId="5CF2873E" w:rsidR="005B144A" w:rsidRPr="00EA4921" w:rsidRDefault="003141D0" w:rsidP="00851286">
            <w:pPr>
              <w:jc w:val="left"/>
            </w:pPr>
            <w:r w:rsidRPr="00EA4921">
              <w:t>Producent:</w:t>
            </w:r>
            <w:r w:rsidR="003E63E2" w:rsidRPr="00EA4921">
              <w:t xml:space="preserve"> </w:t>
            </w:r>
            <w:r w:rsidRPr="00EA4921">
              <w:t>EATON</w:t>
            </w:r>
          </w:p>
        </w:tc>
        <w:tc>
          <w:tcPr>
            <w:tcW w:w="708" w:type="dxa"/>
          </w:tcPr>
          <w:p w14:paraId="0E4A6CCD" w14:textId="7C3CC23A" w:rsidR="005B144A" w:rsidRPr="00EA4921" w:rsidRDefault="003141D0" w:rsidP="00F77843">
            <w:r w:rsidRPr="00EA4921">
              <w:t>3</w:t>
            </w:r>
          </w:p>
        </w:tc>
        <w:tc>
          <w:tcPr>
            <w:tcW w:w="2268" w:type="dxa"/>
          </w:tcPr>
          <w:p w14:paraId="583CAC85" w14:textId="77777777" w:rsidR="005B144A" w:rsidRPr="00EA4921" w:rsidRDefault="005B144A" w:rsidP="00F77843"/>
        </w:tc>
      </w:tr>
      <w:tr w:rsidR="00EA4921" w:rsidRPr="00EA4921" w14:paraId="70099776" w14:textId="77777777" w:rsidTr="000076EF">
        <w:tc>
          <w:tcPr>
            <w:tcW w:w="704" w:type="dxa"/>
          </w:tcPr>
          <w:p w14:paraId="6AE4D499" w14:textId="5834F68A" w:rsidR="004D6693" w:rsidRPr="00EA4921" w:rsidRDefault="002571E6" w:rsidP="00F77843">
            <w:r w:rsidRPr="00EA4921">
              <w:t>1</w:t>
            </w:r>
            <w:r w:rsidR="00F36EE5" w:rsidRPr="00EA4921">
              <w:t>57</w:t>
            </w:r>
          </w:p>
        </w:tc>
        <w:tc>
          <w:tcPr>
            <w:tcW w:w="992" w:type="dxa"/>
          </w:tcPr>
          <w:p w14:paraId="67BCDCF4" w14:textId="578A3583" w:rsidR="004D6693" w:rsidRPr="00EA4921" w:rsidRDefault="00C93621" w:rsidP="00B4657E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</w:t>
            </w:r>
            <w:r w:rsidR="00624AAB" w:rsidRPr="00EA4921">
              <w:rPr>
                <w:b/>
                <w:bCs/>
              </w:rPr>
              <w:t>6</w:t>
            </w:r>
            <w:r w:rsidRPr="00EA4921">
              <w:rPr>
                <w:b/>
                <w:bCs/>
              </w:rPr>
              <w:t>F1</w:t>
            </w:r>
            <w:r w:rsidRPr="00EA4921">
              <w:rPr>
                <w:b/>
                <w:bCs/>
              </w:rPr>
              <w:br/>
              <w:t>… 3</w:t>
            </w:r>
            <w:r w:rsidR="00624AAB" w:rsidRPr="00EA4921">
              <w:rPr>
                <w:b/>
                <w:bCs/>
              </w:rPr>
              <w:t>6</w:t>
            </w:r>
            <w:r w:rsidRPr="00EA4921">
              <w:rPr>
                <w:b/>
                <w:bCs/>
              </w:rPr>
              <w:t>F3</w:t>
            </w:r>
            <w:r w:rsidR="00752F5F" w:rsidRPr="00EA4921">
              <w:rPr>
                <w:b/>
                <w:bCs/>
              </w:rPr>
              <w:t xml:space="preserve"> 37F1</w:t>
            </w:r>
            <w:r w:rsidR="00A672B9" w:rsidRPr="00EA4921">
              <w:rPr>
                <w:b/>
                <w:bCs/>
              </w:rPr>
              <w:t xml:space="preserve"> 38F</w:t>
            </w:r>
            <w:proofErr w:type="gramStart"/>
            <w:r w:rsidR="00A672B9" w:rsidRPr="00EA4921">
              <w:rPr>
                <w:b/>
                <w:bCs/>
              </w:rPr>
              <w:t>1,F</w:t>
            </w:r>
            <w:proofErr w:type="gramEnd"/>
            <w:r w:rsidR="00A672B9" w:rsidRPr="00EA4921">
              <w:rPr>
                <w:b/>
                <w:bCs/>
              </w:rPr>
              <w:t>2</w:t>
            </w:r>
            <w:r w:rsidR="00BB1749" w:rsidRPr="00EA4921">
              <w:rPr>
                <w:b/>
                <w:bCs/>
              </w:rPr>
              <w:t xml:space="preserve"> 39F1</w:t>
            </w:r>
          </w:p>
        </w:tc>
        <w:tc>
          <w:tcPr>
            <w:tcW w:w="4962" w:type="dxa"/>
          </w:tcPr>
          <w:p w14:paraId="5932AAF5" w14:textId="7BEB5316" w:rsidR="004D6693" w:rsidRPr="00EA4921" w:rsidRDefault="009072C2" w:rsidP="00851286">
            <w:pPr>
              <w:jc w:val="left"/>
            </w:pPr>
            <w:r w:rsidRPr="00EA4921">
              <w:t>Złączka uniwersalna śrubowa</w:t>
            </w:r>
            <w:r w:rsidR="00C93621" w:rsidRPr="00EA4921">
              <w:rPr>
                <w:b/>
              </w:rPr>
              <w:br/>
            </w:r>
            <w:r w:rsidRPr="00EA4921">
              <w:t xml:space="preserve">z bezpiecznikiem szklanym </w:t>
            </w:r>
            <w:r w:rsidR="00C93621" w:rsidRPr="00EA4921">
              <w:t xml:space="preserve">typ </w:t>
            </w:r>
            <w:r w:rsidRPr="00EA4921">
              <w:t>MRK</w:t>
            </w:r>
            <w:r w:rsidRPr="00EA4921">
              <w:noBreakHyphen/>
              <w:t>S 6mm2 szara</w:t>
            </w:r>
            <w:r w:rsidR="003E63E2" w:rsidRPr="00EA4921">
              <w:t xml:space="preserve"> </w:t>
            </w:r>
            <w:r w:rsidR="00C93621" w:rsidRPr="00EA4921">
              <w:t>/ wkładka 50mA</w:t>
            </w:r>
            <w:r w:rsidR="00C93621" w:rsidRPr="00EA4921">
              <w:br/>
              <w:t xml:space="preserve">Producent: ONKA </w:t>
            </w:r>
            <w:proofErr w:type="spellStart"/>
            <w:r w:rsidR="00C93621" w:rsidRPr="00EA4921">
              <w:t>Elektrik</w:t>
            </w:r>
            <w:proofErr w:type="spellEnd"/>
            <w:r w:rsidR="00C93621" w:rsidRPr="00EA4921">
              <w:t xml:space="preserve"> </w:t>
            </w:r>
            <w:proofErr w:type="spellStart"/>
            <w:r w:rsidR="00C93621" w:rsidRPr="00EA4921">
              <w:t>Tr</w:t>
            </w:r>
            <w:proofErr w:type="spellEnd"/>
          </w:p>
        </w:tc>
        <w:tc>
          <w:tcPr>
            <w:tcW w:w="708" w:type="dxa"/>
          </w:tcPr>
          <w:p w14:paraId="07D54E0D" w14:textId="0F11EF43" w:rsidR="004D6693" w:rsidRPr="00EA4921" w:rsidRDefault="00BB1749" w:rsidP="00F77843">
            <w:r w:rsidRPr="00EA4921">
              <w:t>7</w:t>
            </w:r>
          </w:p>
        </w:tc>
        <w:tc>
          <w:tcPr>
            <w:tcW w:w="2268" w:type="dxa"/>
          </w:tcPr>
          <w:p w14:paraId="1D20026B" w14:textId="77777777" w:rsidR="004D6693" w:rsidRPr="00EA4921" w:rsidRDefault="004D6693" w:rsidP="00F77843"/>
        </w:tc>
      </w:tr>
      <w:tr w:rsidR="00EA4921" w:rsidRPr="00EA4921" w14:paraId="3D3295AE" w14:textId="77777777" w:rsidTr="00BD506A">
        <w:tc>
          <w:tcPr>
            <w:tcW w:w="704" w:type="dxa"/>
          </w:tcPr>
          <w:p w14:paraId="07296AB3" w14:textId="54B47D9A" w:rsidR="00C03EC6" w:rsidRPr="00EA4921" w:rsidRDefault="002571E6" w:rsidP="00F77843">
            <w:r w:rsidRPr="00EA4921">
              <w:t>15</w:t>
            </w:r>
            <w:r w:rsidR="00F36EE5" w:rsidRPr="00EA4921">
              <w:t>8</w:t>
            </w:r>
          </w:p>
        </w:tc>
        <w:tc>
          <w:tcPr>
            <w:tcW w:w="992" w:type="dxa"/>
          </w:tcPr>
          <w:p w14:paraId="5AEF1AB6" w14:textId="77777777" w:rsidR="00C03EC6" w:rsidRPr="00EA4921" w:rsidRDefault="00C03EC6" w:rsidP="00B4657E">
            <w:pPr>
              <w:jc w:val="left"/>
            </w:pPr>
          </w:p>
        </w:tc>
        <w:tc>
          <w:tcPr>
            <w:tcW w:w="4962" w:type="dxa"/>
          </w:tcPr>
          <w:p w14:paraId="29D02136" w14:textId="77777777" w:rsidR="00C03EC6" w:rsidRPr="00EA4921" w:rsidRDefault="00C03EC6" w:rsidP="00851286">
            <w:pPr>
              <w:jc w:val="left"/>
            </w:pPr>
            <w:r w:rsidRPr="00EA4921">
              <w:t>Zacisk na szynę</w:t>
            </w:r>
            <w:r w:rsidRPr="00EA4921">
              <w:tab/>
              <w:t>PE 2,5mm</w:t>
            </w:r>
            <w:r w:rsidRPr="00EA4921">
              <w:rPr>
                <w:vertAlign w:val="superscript"/>
              </w:rPr>
              <w:t>2</w:t>
            </w:r>
          </w:p>
          <w:p w14:paraId="21E08F1C" w14:textId="3096E7B7" w:rsidR="00C03EC6" w:rsidRPr="00EA4921" w:rsidRDefault="00C03EC6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3EDEFA97" w14:textId="521E76D4" w:rsidR="00C03EC6" w:rsidRPr="00EA4921" w:rsidRDefault="00C03EC6" w:rsidP="00F77843">
            <w:r w:rsidRPr="00EA4921">
              <w:t>10</w:t>
            </w:r>
          </w:p>
        </w:tc>
        <w:tc>
          <w:tcPr>
            <w:tcW w:w="2268" w:type="dxa"/>
          </w:tcPr>
          <w:p w14:paraId="0B404F65" w14:textId="77777777" w:rsidR="00C03EC6" w:rsidRPr="00EA4921" w:rsidRDefault="00C03EC6" w:rsidP="00F77843"/>
        </w:tc>
      </w:tr>
      <w:tr w:rsidR="00EA4921" w:rsidRPr="00EA4921" w14:paraId="33880F4A" w14:textId="77777777" w:rsidTr="001F61AB">
        <w:tc>
          <w:tcPr>
            <w:tcW w:w="704" w:type="dxa"/>
          </w:tcPr>
          <w:p w14:paraId="32B579EF" w14:textId="688EC1E1" w:rsidR="00F36EE5" w:rsidRPr="00EA4921" w:rsidRDefault="00F36EE5" w:rsidP="00F77843">
            <w:r w:rsidRPr="00EA4921">
              <w:t>159</w:t>
            </w:r>
          </w:p>
        </w:tc>
        <w:tc>
          <w:tcPr>
            <w:tcW w:w="992" w:type="dxa"/>
          </w:tcPr>
          <w:p w14:paraId="77139E76" w14:textId="77777777" w:rsidR="00F36EE5" w:rsidRPr="00EA4921" w:rsidRDefault="00F36EE5" w:rsidP="00B4657E">
            <w:pPr>
              <w:jc w:val="left"/>
            </w:pPr>
          </w:p>
        </w:tc>
        <w:tc>
          <w:tcPr>
            <w:tcW w:w="4962" w:type="dxa"/>
          </w:tcPr>
          <w:p w14:paraId="46B31080" w14:textId="77777777" w:rsidR="00F36EE5" w:rsidRPr="00EA4921" w:rsidRDefault="00F36EE5" w:rsidP="00851286">
            <w:pPr>
              <w:jc w:val="left"/>
              <w:rPr>
                <w:lang w:val="en-US"/>
              </w:rPr>
            </w:pPr>
            <w:proofErr w:type="spellStart"/>
            <w:r w:rsidRPr="00EA4921">
              <w:rPr>
                <w:lang w:val="en-US"/>
              </w:rPr>
              <w:t>Zacisk</w:t>
            </w:r>
            <w:proofErr w:type="spellEnd"/>
            <w:r w:rsidRPr="00EA4921">
              <w:rPr>
                <w:lang w:val="en-US"/>
              </w:rPr>
              <w:t xml:space="preserve"> PE</w:t>
            </w:r>
            <w:r w:rsidRPr="00EA4921">
              <w:rPr>
                <w:lang w:val="en-US"/>
              </w:rPr>
              <w:tab/>
              <w:t xml:space="preserve"> 10mm</w:t>
            </w:r>
            <w:r w:rsidRPr="00EA4921">
              <w:rPr>
                <w:vertAlign w:val="superscript"/>
                <w:lang w:val="en-US"/>
              </w:rPr>
              <w:t>2</w:t>
            </w:r>
          </w:p>
          <w:p w14:paraId="5E8CCD40" w14:textId="77777777" w:rsidR="00F36EE5" w:rsidRPr="00EA4921" w:rsidRDefault="00F36EE5" w:rsidP="00851286">
            <w:pPr>
              <w:jc w:val="left"/>
              <w:rPr>
                <w:lang w:val="en-US"/>
              </w:rPr>
            </w:pPr>
            <w:r w:rsidRPr="00EA4921">
              <w:rPr>
                <w:lang w:val="en-US"/>
              </w:rPr>
              <w:t>Producent: WEIDMULLER</w:t>
            </w:r>
          </w:p>
        </w:tc>
        <w:tc>
          <w:tcPr>
            <w:tcW w:w="708" w:type="dxa"/>
          </w:tcPr>
          <w:p w14:paraId="5AAAE66B" w14:textId="77777777" w:rsidR="00F36EE5" w:rsidRPr="00EA4921" w:rsidRDefault="00F36EE5" w:rsidP="00F77843">
            <w:r w:rsidRPr="00EA4921">
              <w:t>10</w:t>
            </w:r>
          </w:p>
        </w:tc>
        <w:tc>
          <w:tcPr>
            <w:tcW w:w="2268" w:type="dxa"/>
          </w:tcPr>
          <w:p w14:paraId="69566C5D" w14:textId="77777777" w:rsidR="00F36EE5" w:rsidRPr="00EA4921" w:rsidRDefault="00F36EE5" w:rsidP="00F77843"/>
        </w:tc>
      </w:tr>
      <w:tr w:rsidR="00EA4921" w:rsidRPr="00EA4921" w14:paraId="58F875FE" w14:textId="77777777" w:rsidTr="001F61AB">
        <w:tc>
          <w:tcPr>
            <w:tcW w:w="704" w:type="dxa"/>
          </w:tcPr>
          <w:p w14:paraId="5E3E342B" w14:textId="2A4268CC" w:rsidR="00F36EE5" w:rsidRPr="00EA4921" w:rsidRDefault="00F36EE5" w:rsidP="00F77843">
            <w:r w:rsidRPr="00EA4921">
              <w:t>160</w:t>
            </w:r>
          </w:p>
        </w:tc>
        <w:tc>
          <w:tcPr>
            <w:tcW w:w="992" w:type="dxa"/>
          </w:tcPr>
          <w:p w14:paraId="13642EDD" w14:textId="77777777" w:rsidR="00F36EE5" w:rsidRPr="00EA4921" w:rsidRDefault="00F36EE5" w:rsidP="00B4657E">
            <w:pPr>
              <w:jc w:val="left"/>
            </w:pPr>
          </w:p>
        </w:tc>
        <w:tc>
          <w:tcPr>
            <w:tcW w:w="4962" w:type="dxa"/>
          </w:tcPr>
          <w:p w14:paraId="05669494" w14:textId="2F36FF41" w:rsidR="00F36EE5" w:rsidRPr="00EA4921" w:rsidRDefault="00F36EE5" w:rsidP="00851286">
            <w:pPr>
              <w:jc w:val="left"/>
            </w:pPr>
            <w:r w:rsidRPr="00EA4921">
              <w:t>Zacisk</w:t>
            </w:r>
            <w:r w:rsidRPr="00EA4921">
              <w:tab/>
              <w:t xml:space="preserve"> 10mm</w:t>
            </w:r>
            <w:r w:rsidRPr="00EA4921">
              <w:rPr>
                <w:vertAlign w:val="superscript"/>
              </w:rPr>
              <w:t>2</w:t>
            </w:r>
          </w:p>
          <w:p w14:paraId="4B5E9F66" w14:textId="77777777" w:rsidR="00F36EE5" w:rsidRPr="00EA4921" w:rsidRDefault="00F36EE5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0815D749" w14:textId="383CFC30" w:rsidR="00F36EE5" w:rsidRPr="00EA4921" w:rsidRDefault="00F36EE5" w:rsidP="00F77843">
            <w:r w:rsidRPr="00EA4921">
              <w:t>20</w:t>
            </w:r>
          </w:p>
        </w:tc>
        <w:tc>
          <w:tcPr>
            <w:tcW w:w="2268" w:type="dxa"/>
          </w:tcPr>
          <w:p w14:paraId="48F0CD15" w14:textId="77777777" w:rsidR="00F36EE5" w:rsidRPr="00EA4921" w:rsidRDefault="00F36EE5" w:rsidP="00F77843"/>
        </w:tc>
      </w:tr>
      <w:tr w:rsidR="00EA4921" w:rsidRPr="00EA4921" w14:paraId="3B78DC8F" w14:textId="77777777" w:rsidTr="001F61AB">
        <w:tc>
          <w:tcPr>
            <w:tcW w:w="704" w:type="dxa"/>
          </w:tcPr>
          <w:p w14:paraId="1495C673" w14:textId="36C519F8" w:rsidR="00F36EE5" w:rsidRPr="00EA4921" w:rsidRDefault="00F36EE5" w:rsidP="00F77843">
            <w:r w:rsidRPr="00EA4921">
              <w:t>161</w:t>
            </w:r>
          </w:p>
        </w:tc>
        <w:tc>
          <w:tcPr>
            <w:tcW w:w="992" w:type="dxa"/>
          </w:tcPr>
          <w:p w14:paraId="50EAF694" w14:textId="77777777" w:rsidR="00F36EE5" w:rsidRPr="00EA4921" w:rsidRDefault="00F36EE5" w:rsidP="00B4657E">
            <w:pPr>
              <w:jc w:val="left"/>
            </w:pPr>
          </w:p>
        </w:tc>
        <w:tc>
          <w:tcPr>
            <w:tcW w:w="4962" w:type="dxa"/>
          </w:tcPr>
          <w:p w14:paraId="61026C92" w14:textId="71ED3106" w:rsidR="00F36EE5" w:rsidRPr="00EA4921" w:rsidRDefault="00F36EE5" w:rsidP="00851286">
            <w:pPr>
              <w:jc w:val="left"/>
            </w:pPr>
            <w:r w:rsidRPr="00EA4921">
              <w:t xml:space="preserve">Zacisk </w:t>
            </w:r>
            <w:r w:rsidRPr="00EA4921">
              <w:tab/>
              <w:t xml:space="preserve"> 2,5mm</w:t>
            </w:r>
            <w:r w:rsidRPr="00EA4921">
              <w:rPr>
                <w:vertAlign w:val="superscript"/>
              </w:rPr>
              <w:t>2</w:t>
            </w:r>
          </w:p>
          <w:p w14:paraId="350C10F4" w14:textId="77777777" w:rsidR="00F36EE5" w:rsidRPr="00EA4921" w:rsidRDefault="00F36EE5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2AF33A68" w14:textId="337EB03C" w:rsidR="00F36EE5" w:rsidRPr="00EA4921" w:rsidRDefault="00F36EE5" w:rsidP="00F77843">
            <w:r w:rsidRPr="00EA4921">
              <w:t>120</w:t>
            </w:r>
          </w:p>
        </w:tc>
        <w:tc>
          <w:tcPr>
            <w:tcW w:w="2268" w:type="dxa"/>
          </w:tcPr>
          <w:p w14:paraId="5014727C" w14:textId="77777777" w:rsidR="00F36EE5" w:rsidRPr="00EA4921" w:rsidRDefault="00F36EE5" w:rsidP="00F77843"/>
        </w:tc>
      </w:tr>
      <w:tr w:rsidR="00EA4921" w:rsidRPr="00EA4921" w14:paraId="0715B73E" w14:textId="77777777" w:rsidTr="00BD506A">
        <w:tc>
          <w:tcPr>
            <w:tcW w:w="704" w:type="dxa"/>
          </w:tcPr>
          <w:p w14:paraId="58A512B2" w14:textId="77523F47" w:rsidR="00C03EC6" w:rsidRPr="00EA4921" w:rsidRDefault="002571E6" w:rsidP="00F77843">
            <w:r w:rsidRPr="00EA4921">
              <w:t>1</w:t>
            </w:r>
            <w:r w:rsidR="00C03EC6" w:rsidRPr="00EA4921">
              <w:t>6</w:t>
            </w:r>
            <w:r w:rsidR="00F36EE5" w:rsidRPr="00EA4921">
              <w:t>2</w:t>
            </w:r>
          </w:p>
        </w:tc>
        <w:tc>
          <w:tcPr>
            <w:tcW w:w="992" w:type="dxa"/>
          </w:tcPr>
          <w:p w14:paraId="4FCB1260" w14:textId="77777777" w:rsidR="00C03EC6" w:rsidRPr="00EA4921" w:rsidRDefault="00C03EC6" w:rsidP="00B4657E">
            <w:pPr>
              <w:jc w:val="left"/>
            </w:pPr>
          </w:p>
        </w:tc>
        <w:tc>
          <w:tcPr>
            <w:tcW w:w="4962" w:type="dxa"/>
          </w:tcPr>
          <w:p w14:paraId="57EBED94" w14:textId="7421531F" w:rsidR="00C03EC6" w:rsidRPr="00EA4921" w:rsidRDefault="00C03EC6" w:rsidP="00851286">
            <w:pPr>
              <w:jc w:val="left"/>
            </w:pPr>
            <w:r w:rsidRPr="00EA4921">
              <w:t>Zacisk</w:t>
            </w:r>
            <w:r w:rsidRPr="00EA4921">
              <w:tab/>
              <w:t xml:space="preserve"> </w:t>
            </w:r>
            <w:r w:rsidR="00F36EE5" w:rsidRPr="00EA4921">
              <w:t>4</w:t>
            </w:r>
            <w:r w:rsidRPr="00EA4921">
              <w:t>mm</w:t>
            </w:r>
            <w:r w:rsidRPr="00EA4921">
              <w:rPr>
                <w:vertAlign w:val="superscript"/>
              </w:rPr>
              <w:t>2</w:t>
            </w:r>
          </w:p>
          <w:p w14:paraId="3C8CD34D" w14:textId="110619A4" w:rsidR="00C03EC6" w:rsidRPr="00EA4921" w:rsidRDefault="00C03EC6" w:rsidP="00851286">
            <w:pPr>
              <w:jc w:val="left"/>
            </w:pPr>
            <w:r w:rsidRPr="00EA4921">
              <w:t>Producent: WEIDMULLER</w:t>
            </w:r>
          </w:p>
        </w:tc>
        <w:tc>
          <w:tcPr>
            <w:tcW w:w="708" w:type="dxa"/>
          </w:tcPr>
          <w:p w14:paraId="0193166E" w14:textId="459915D7" w:rsidR="00C03EC6" w:rsidRPr="00EA4921" w:rsidRDefault="00F36EE5" w:rsidP="00F77843">
            <w:r w:rsidRPr="00EA4921">
              <w:t>2</w:t>
            </w:r>
            <w:r w:rsidR="00C03EC6" w:rsidRPr="00EA4921">
              <w:t>0</w:t>
            </w:r>
          </w:p>
        </w:tc>
        <w:tc>
          <w:tcPr>
            <w:tcW w:w="2268" w:type="dxa"/>
          </w:tcPr>
          <w:p w14:paraId="02D02B31" w14:textId="77777777" w:rsidR="00C03EC6" w:rsidRPr="00EA4921" w:rsidRDefault="00C03EC6" w:rsidP="00F77843"/>
        </w:tc>
      </w:tr>
      <w:tr w:rsidR="00EA4921" w:rsidRPr="00EA4921" w14:paraId="360C9CA7" w14:textId="77777777" w:rsidTr="00BD506A">
        <w:tc>
          <w:tcPr>
            <w:tcW w:w="704" w:type="dxa"/>
          </w:tcPr>
          <w:p w14:paraId="67238C97" w14:textId="68F2151E" w:rsidR="00C03EC6" w:rsidRPr="00EA4921" w:rsidRDefault="002571E6" w:rsidP="00F77843">
            <w:r w:rsidRPr="00EA4921">
              <w:t>1</w:t>
            </w:r>
            <w:r w:rsidR="00F36EE5" w:rsidRPr="00EA4921">
              <w:t>63</w:t>
            </w:r>
          </w:p>
        </w:tc>
        <w:tc>
          <w:tcPr>
            <w:tcW w:w="992" w:type="dxa"/>
          </w:tcPr>
          <w:p w14:paraId="59D55DDC" w14:textId="77777777" w:rsidR="00C03EC6" w:rsidRPr="00EA4921" w:rsidRDefault="00C03EC6" w:rsidP="00B4657E">
            <w:pPr>
              <w:jc w:val="left"/>
            </w:pPr>
          </w:p>
        </w:tc>
        <w:tc>
          <w:tcPr>
            <w:tcW w:w="4962" w:type="dxa"/>
          </w:tcPr>
          <w:p w14:paraId="65CCD3C5" w14:textId="77777777" w:rsidR="00C03EC6" w:rsidRPr="00EA4921" w:rsidRDefault="00C03EC6" w:rsidP="00851286">
            <w:pPr>
              <w:jc w:val="left"/>
            </w:pPr>
            <w:r w:rsidRPr="00EA4921">
              <w:t>Koryto grzebieniowe 30 x 30</w:t>
            </w:r>
          </w:p>
          <w:p w14:paraId="697E9BF5" w14:textId="04C71DBF" w:rsidR="00C03EC6" w:rsidRPr="00EA4921" w:rsidRDefault="00C03EC6" w:rsidP="00851286">
            <w:pPr>
              <w:jc w:val="left"/>
            </w:pPr>
            <w:r w:rsidRPr="00EA4921">
              <w:t>Producent: LICATEC</w:t>
            </w:r>
          </w:p>
        </w:tc>
        <w:tc>
          <w:tcPr>
            <w:tcW w:w="708" w:type="dxa"/>
          </w:tcPr>
          <w:p w14:paraId="3931FA71" w14:textId="2775CE22" w:rsidR="00C03EC6" w:rsidRPr="00EA4921" w:rsidRDefault="00C03EC6" w:rsidP="00F77843">
            <w:r w:rsidRPr="00EA4921">
              <w:t>8m</w:t>
            </w:r>
          </w:p>
        </w:tc>
        <w:tc>
          <w:tcPr>
            <w:tcW w:w="2268" w:type="dxa"/>
          </w:tcPr>
          <w:p w14:paraId="4D61A53B" w14:textId="77777777" w:rsidR="00C03EC6" w:rsidRPr="00EA4921" w:rsidRDefault="00C03EC6" w:rsidP="00F77843"/>
        </w:tc>
      </w:tr>
      <w:tr w:rsidR="00EA4921" w:rsidRPr="00EA4921" w14:paraId="27A124A1" w14:textId="77777777" w:rsidTr="00BD506A">
        <w:tc>
          <w:tcPr>
            <w:tcW w:w="704" w:type="dxa"/>
          </w:tcPr>
          <w:p w14:paraId="53B44E90" w14:textId="6FD6B19D" w:rsidR="00634F3A" w:rsidRPr="00EA4921" w:rsidRDefault="002571E6" w:rsidP="00F77843">
            <w:r w:rsidRPr="00EA4921">
              <w:t>1</w:t>
            </w:r>
            <w:r w:rsidR="00F36EE5" w:rsidRPr="00EA4921">
              <w:t>64</w:t>
            </w:r>
          </w:p>
        </w:tc>
        <w:tc>
          <w:tcPr>
            <w:tcW w:w="992" w:type="dxa"/>
          </w:tcPr>
          <w:p w14:paraId="4736DE3A" w14:textId="77777777" w:rsidR="00634F3A" w:rsidRPr="00EA4921" w:rsidRDefault="00634F3A" w:rsidP="00B4657E">
            <w:pPr>
              <w:jc w:val="left"/>
            </w:pPr>
          </w:p>
        </w:tc>
        <w:tc>
          <w:tcPr>
            <w:tcW w:w="4962" w:type="dxa"/>
          </w:tcPr>
          <w:p w14:paraId="1EF830D6" w14:textId="77777777" w:rsidR="00634F3A" w:rsidRPr="00EA4921" w:rsidRDefault="00634F3A" w:rsidP="00851286">
            <w:pPr>
              <w:jc w:val="left"/>
            </w:pPr>
            <w:r w:rsidRPr="00EA4921">
              <w:t>Koryto grzebieniowe 50 x 40</w:t>
            </w:r>
          </w:p>
          <w:p w14:paraId="32764C72" w14:textId="77777777" w:rsidR="00634F3A" w:rsidRPr="00EA4921" w:rsidRDefault="00634F3A" w:rsidP="00851286">
            <w:pPr>
              <w:jc w:val="left"/>
            </w:pPr>
            <w:r w:rsidRPr="00EA4921">
              <w:t>Producent: LICATEC</w:t>
            </w:r>
          </w:p>
        </w:tc>
        <w:tc>
          <w:tcPr>
            <w:tcW w:w="708" w:type="dxa"/>
          </w:tcPr>
          <w:p w14:paraId="7F5F8EEC" w14:textId="77777777" w:rsidR="00634F3A" w:rsidRPr="00EA4921" w:rsidRDefault="00634F3A" w:rsidP="00F77843">
            <w:r w:rsidRPr="00EA4921">
              <w:t>4m</w:t>
            </w:r>
          </w:p>
        </w:tc>
        <w:tc>
          <w:tcPr>
            <w:tcW w:w="2268" w:type="dxa"/>
          </w:tcPr>
          <w:p w14:paraId="0FFAE7F4" w14:textId="77777777" w:rsidR="00634F3A" w:rsidRPr="00EA4921" w:rsidRDefault="00634F3A" w:rsidP="00F77843"/>
        </w:tc>
      </w:tr>
      <w:tr w:rsidR="00C03EC6" w:rsidRPr="00EA4921" w14:paraId="3E31757F" w14:textId="77777777" w:rsidTr="00BD506A">
        <w:tc>
          <w:tcPr>
            <w:tcW w:w="704" w:type="dxa"/>
          </w:tcPr>
          <w:p w14:paraId="1CE292CE" w14:textId="56C7D197" w:rsidR="00C03EC6" w:rsidRPr="00EA4921" w:rsidRDefault="002571E6" w:rsidP="00F77843">
            <w:r w:rsidRPr="00EA4921">
              <w:t>1</w:t>
            </w:r>
            <w:r w:rsidR="00F36EE5" w:rsidRPr="00EA4921">
              <w:t>65</w:t>
            </w:r>
          </w:p>
        </w:tc>
        <w:tc>
          <w:tcPr>
            <w:tcW w:w="992" w:type="dxa"/>
          </w:tcPr>
          <w:p w14:paraId="3B269E09" w14:textId="77777777" w:rsidR="00C03EC6" w:rsidRPr="00EA4921" w:rsidRDefault="00C03EC6" w:rsidP="00B4657E">
            <w:pPr>
              <w:jc w:val="left"/>
            </w:pPr>
          </w:p>
        </w:tc>
        <w:tc>
          <w:tcPr>
            <w:tcW w:w="4962" w:type="dxa"/>
          </w:tcPr>
          <w:p w14:paraId="0DE75919" w14:textId="17623CD5" w:rsidR="00C03EC6" w:rsidRPr="00EA4921" w:rsidRDefault="00C03EC6" w:rsidP="00851286">
            <w:pPr>
              <w:jc w:val="left"/>
            </w:pPr>
            <w:r w:rsidRPr="00EA4921">
              <w:t xml:space="preserve">Koryto grzebieniowe </w:t>
            </w:r>
            <w:r w:rsidR="00634F3A" w:rsidRPr="00EA4921">
              <w:t>8</w:t>
            </w:r>
            <w:r w:rsidRPr="00EA4921">
              <w:t xml:space="preserve">0 x </w:t>
            </w:r>
            <w:r w:rsidR="00634F3A" w:rsidRPr="00EA4921">
              <w:t>6</w:t>
            </w:r>
            <w:r w:rsidRPr="00EA4921">
              <w:t>0</w:t>
            </w:r>
          </w:p>
          <w:p w14:paraId="538997C2" w14:textId="572DAA33" w:rsidR="00C03EC6" w:rsidRPr="00EA4921" w:rsidRDefault="00C03EC6" w:rsidP="00851286">
            <w:pPr>
              <w:jc w:val="left"/>
            </w:pPr>
            <w:r w:rsidRPr="00EA4921">
              <w:t>Producent: LICATEC</w:t>
            </w:r>
          </w:p>
        </w:tc>
        <w:tc>
          <w:tcPr>
            <w:tcW w:w="708" w:type="dxa"/>
          </w:tcPr>
          <w:p w14:paraId="608FDB2B" w14:textId="3C87DBA4" w:rsidR="00C03EC6" w:rsidRPr="00EA4921" w:rsidRDefault="00C03EC6" w:rsidP="00F77843">
            <w:r w:rsidRPr="00EA4921">
              <w:t>4m</w:t>
            </w:r>
          </w:p>
        </w:tc>
        <w:tc>
          <w:tcPr>
            <w:tcW w:w="2268" w:type="dxa"/>
          </w:tcPr>
          <w:p w14:paraId="09D7FDD4" w14:textId="77777777" w:rsidR="00C03EC6" w:rsidRPr="00EA4921" w:rsidRDefault="00C03EC6" w:rsidP="00F77843"/>
        </w:tc>
      </w:tr>
    </w:tbl>
    <w:p w14:paraId="412DE1B9" w14:textId="77777777" w:rsidR="006F7BE6" w:rsidRPr="00EA4921" w:rsidRDefault="006F7BE6"/>
    <w:p w14:paraId="669052C2" w14:textId="77777777" w:rsidR="006F7BE6" w:rsidRPr="00EA4921" w:rsidRDefault="006F7BE6">
      <w:r w:rsidRPr="00EA4921">
        <w:br w:type="page"/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6F7BE6" w:rsidRPr="00EA4921" w14:paraId="6ABD5037" w14:textId="77777777" w:rsidTr="001F61AB">
        <w:tc>
          <w:tcPr>
            <w:tcW w:w="704" w:type="dxa"/>
          </w:tcPr>
          <w:p w14:paraId="6DEF8AE3" w14:textId="77777777" w:rsidR="006F7BE6" w:rsidRPr="00EA4921" w:rsidRDefault="006F7BE6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lastRenderedPageBreak/>
              <w:t>Lp</w:t>
            </w:r>
            <w:proofErr w:type="spellEnd"/>
          </w:p>
        </w:tc>
        <w:tc>
          <w:tcPr>
            <w:tcW w:w="992" w:type="dxa"/>
          </w:tcPr>
          <w:p w14:paraId="19B008EC" w14:textId="77777777" w:rsidR="006F7BE6" w:rsidRPr="00EA4921" w:rsidRDefault="006F7BE6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1153134A" w14:textId="77777777" w:rsidR="006F7BE6" w:rsidRPr="00EA4921" w:rsidRDefault="006F7BE6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3B17B149" w14:textId="77777777" w:rsidR="006F7BE6" w:rsidRPr="00EA4921" w:rsidRDefault="006F7BE6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16F9083A" w14:textId="77777777" w:rsidR="006F7BE6" w:rsidRPr="00EA4921" w:rsidRDefault="006F7BE6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7BBB4231" w14:textId="77777777" w:rsidR="006F7BE6" w:rsidRPr="00EA4921" w:rsidRDefault="006F7BE6" w:rsidP="006F7BE6">
      <w:pPr>
        <w:spacing w:after="0" w:line="240" w:lineRule="auto"/>
        <w:rPr>
          <w:rFonts w:cstheme="minorHAnsi"/>
        </w:rPr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4AF656DD" w14:textId="77777777" w:rsidTr="00BD506A">
        <w:tc>
          <w:tcPr>
            <w:tcW w:w="704" w:type="dxa"/>
          </w:tcPr>
          <w:p w14:paraId="0A756DEB" w14:textId="7E1A44CF" w:rsidR="00C03EC6" w:rsidRPr="00EA4921" w:rsidRDefault="002571E6" w:rsidP="00F77843">
            <w:r w:rsidRPr="00EA4921">
              <w:t>1</w:t>
            </w:r>
            <w:r w:rsidR="006F7BE6" w:rsidRPr="00EA4921">
              <w:t>66</w:t>
            </w:r>
          </w:p>
        </w:tc>
        <w:tc>
          <w:tcPr>
            <w:tcW w:w="992" w:type="dxa"/>
          </w:tcPr>
          <w:p w14:paraId="56068F9C" w14:textId="2D46E064" w:rsidR="00C03EC6" w:rsidRPr="00EA4921" w:rsidRDefault="00C03EC6" w:rsidP="00F77843">
            <w:r w:rsidRPr="00EA4921">
              <w:t>SPA</w:t>
            </w:r>
          </w:p>
        </w:tc>
        <w:tc>
          <w:tcPr>
            <w:tcW w:w="4962" w:type="dxa"/>
          </w:tcPr>
          <w:p w14:paraId="7BD4506C" w14:textId="4302089D" w:rsidR="00C03EC6" w:rsidRPr="00EA4921" w:rsidRDefault="00C03EC6" w:rsidP="00851286">
            <w:pPr>
              <w:jc w:val="left"/>
            </w:pPr>
            <w:r w:rsidRPr="00EA4921">
              <w:t xml:space="preserve">Szafa sterownicza </w:t>
            </w:r>
            <w:r w:rsidR="0062321C" w:rsidRPr="00EA4921">
              <w:t>stoj</w:t>
            </w:r>
            <w:r w:rsidRPr="00EA4921">
              <w:t>ąca</w:t>
            </w:r>
            <w:r w:rsidR="000D625E" w:rsidRPr="00EA4921">
              <w:br/>
              <w:t>typ NSYSM20840P</w:t>
            </w:r>
            <w:r w:rsidRPr="00EA4921">
              <w:br/>
              <w:t>- wys. x sz. x gł.</w:t>
            </w:r>
            <w:r w:rsidR="003E63E2" w:rsidRPr="00EA4921">
              <w:t xml:space="preserve"> </w:t>
            </w:r>
            <w:r w:rsidRPr="00EA4921">
              <w:t>2000 x 800 x 400</w:t>
            </w:r>
            <w:r w:rsidRPr="00EA4921">
              <w:br/>
              <w:t>- z płytą montażową</w:t>
            </w:r>
            <w:r w:rsidRPr="00EA4921">
              <w:br/>
              <w:t>- z cokołem 100mm</w:t>
            </w:r>
          </w:p>
          <w:p w14:paraId="54C03933" w14:textId="7DD1FC98" w:rsidR="00C03EC6" w:rsidRPr="00EA4921" w:rsidRDefault="00C03EC6" w:rsidP="00851286">
            <w:pPr>
              <w:jc w:val="left"/>
            </w:pPr>
            <w:r w:rsidRPr="00EA4921">
              <w:t>Producent: SCHNEIDER</w:t>
            </w:r>
          </w:p>
        </w:tc>
        <w:tc>
          <w:tcPr>
            <w:tcW w:w="708" w:type="dxa"/>
          </w:tcPr>
          <w:p w14:paraId="6D5F3816" w14:textId="3AAB4FAB" w:rsidR="00C03EC6" w:rsidRPr="00EA4921" w:rsidRDefault="00C03EC6" w:rsidP="00F77843">
            <w:r w:rsidRPr="00EA4921">
              <w:t>1kpl</w:t>
            </w:r>
          </w:p>
        </w:tc>
        <w:tc>
          <w:tcPr>
            <w:tcW w:w="2268" w:type="dxa"/>
          </w:tcPr>
          <w:p w14:paraId="78F786AB" w14:textId="77777777" w:rsidR="00C03EC6" w:rsidRPr="00EA4921" w:rsidRDefault="00C03EC6" w:rsidP="00F77843"/>
        </w:tc>
      </w:tr>
      <w:tr w:rsidR="00634F3A" w:rsidRPr="00EA4921" w14:paraId="3E959375" w14:textId="77777777" w:rsidTr="00634F3A">
        <w:tc>
          <w:tcPr>
            <w:tcW w:w="704" w:type="dxa"/>
          </w:tcPr>
          <w:p w14:paraId="1B0E4828" w14:textId="5573DFF1" w:rsidR="00634F3A" w:rsidRPr="00EA4921" w:rsidRDefault="002571E6" w:rsidP="00F77843">
            <w:r w:rsidRPr="00EA4921">
              <w:t>1</w:t>
            </w:r>
            <w:r w:rsidR="006F7BE6" w:rsidRPr="00EA4921">
              <w:t>67 -</w:t>
            </w:r>
            <w:r w:rsidR="00634F3A" w:rsidRPr="00EA4921">
              <w:t xml:space="preserve"> </w:t>
            </w:r>
            <w:r w:rsidRPr="00EA4921">
              <w:t>1</w:t>
            </w:r>
            <w:r w:rsidR="006F7BE6" w:rsidRPr="00EA4921">
              <w:t>7</w:t>
            </w:r>
            <w:r w:rsidR="00634F3A" w:rsidRPr="00EA4921">
              <w:t>0</w:t>
            </w:r>
          </w:p>
        </w:tc>
        <w:tc>
          <w:tcPr>
            <w:tcW w:w="992" w:type="dxa"/>
          </w:tcPr>
          <w:p w14:paraId="0DF2F163" w14:textId="77777777" w:rsidR="00634F3A" w:rsidRPr="00EA4921" w:rsidRDefault="00634F3A" w:rsidP="00F77843"/>
        </w:tc>
        <w:tc>
          <w:tcPr>
            <w:tcW w:w="4962" w:type="dxa"/>
          </w:tcPr>
          <w:p w14:paraId="3C23280D" w14:textId="77777777" w:rsidR="00634F3A" w:rsidRPr="00EA4921" w:rsidRDefault="00634F3A" w:rsidP="00851286">
            <w:pPr>
              <w:jc w:val="left"/>
              <w:rPr>
                <w:i/>
                <w:iCs/>
              </w:rPr>
            </w:pPr>
            <w:r w:rsidRPr="00EA4921">
              <w:rPr>
                <w:i/>
                <w:iCs/>
              </w:rPr>
              <w:t>Numeracja rezerwowa</w:t>
            </w:r>
          </w:p>
        </w:tc>
        <w:tc>
          <w:tcPr>
            <w:tcW w:w="708" w:type="dxa"/>
          </w:tcPr>
          <w:p w14:paraId="2BC44055" w14:textId="77777777" w:rsidR="00634F3A" w:rsidRPr="00EA4921" w:rsidRDefault="00634F3A" w:rsidP="00F77843"/>
        </w:tc>
        <w:tc>
          <w:tcPr>
            <w:tcW w:w="2268" w:type="dxa"/>
          </w:tcPr>
          <w:p w14:paraId="22E4CCE8" w14:textId="77777777" w:rsidR="00634F3A" w:rsidRPr="00EA4921" w:rsidRDefault="00634F3A" w:rsidP="00F77843"/>
        </w:tc>
      </w:tr>
    </w:tbl>
    <w:p w14:paraId="07DDFEF0" w14:textId="77777777" w:rsidR="006F7BE6" w:rsidRPr="00EA4921" w:rsidRDefault="006F7BE6"/>
    <w:p w14:paraId="47476DEC" w14:textId="77777777" w:rsidR="006F7BE6" w:rsidRPr="00EA4921" w:rsidRDefault="006F7BE6"/>
    <w:p w14:paraId="6AE4EF92" w14:textId="1A50DDFD" w:rsidR="00634F3A" w:rsidRPr="00EA4921" w:rsidRDefault="00634F3A"/>
    <w:p w14:paraId="3A77A96F" w14:textId="6DF8AC3D" w:rsidR="00634F3A" w:rsidRPr="00EA4921" w:rsidRDefault="00934C77" w:rsidP="009176CF">
      <w:pPr>
        <w:pStyle w:val="Nagwek2"/>
        <w:rPr>
          <w:color w:val="auto"/>
        </w:rPr>
      </w:pPr>
      <w:bookmarkStart w:id="31" w:name="_Toc169617419"/>
      <w:r w:rsidRPr="00EA4921">
        <w:rPr>
          <w:color w:val="auto"/>
        </w:rPr>
        <w:t>Obiekt</w:t>
      </w:r>
      <w:bookmarkEnd w:id="31"/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634F3A" w:rsidRPr="00EA4921" w14:paraId="4E97983D" w14:textId="77777777" w:rsidTr="00BD506A">
        <w:tc>
          <w:tcPr>
            <w:tcW w:w="704" w:type="dxa"/>
          </w:tcPr>
          <w:p w14:paraId="75F9DDD0" w14:textId="77777777" w:rsidR="00634F3A" w:rsidRPr="00EA4921" w:rsidRDefault="00634F3A" w:rsidP="002571E6">
            <w:pPr>
              <w:spacing w:before="120" w:after="12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t>Lp</w:t>
            </w:r>
            <w:proofErr w:type="spellEnd"/>
          </w:p>
        </w:tc>
        <w:tc>
          <w:tcPr>
            <w:tcW w:w="992" w:type="dxa"/>
          </w:tcPr>
          <w:p w14:paraId="0DBF5C57" w14:textId="77777777" w:rsidR="00634F3A" w:rsidRPr="00EA4921" w:rsidRDefault="00634F3A" w:rsidP="002571E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01463F1D" w14:textId="77777777" w:rsidR="00634F3A" w:rsidRPr="00EA4921" w:rsidRDefault="00634F3A" w:rsidP="00F02EBA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7EEFF647" w14:textId="77777777" w:rsidR="00634F3A" w:rsidRPr="00EA4921" w:rsidRDefault="00634F3A" w:rsidP="002571E6">
            <w:pPr>
              <w:spacing w:before="120" w:after="12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56C7EB38" w14:textId="77777777" w:rsidR="00634F3A" w:rsidRPr="00EA4921" w:rsidRDefault="00634F3A" w:rsidP="002571E6">
            <w:pPr>
              <w:spacing w:before="120" w:after="12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3846772E" w14:textId="77777777" w:rsidR="00634F3A" w:rsidRPr="00EA4921" w:rsidRDefault="00634F3A" w:rsidP="00634F3A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3F51A664" w14:textId="77777777" w:rsidTr="00B975F6">
        <w:tc>
          <w:tcPr>
            <w:tcW w:w="704" w:type="dxa"/>
          </w:tcPr>
          <w:p w14:paraId="00E52A6C" w14:textId="45ADFA2E" w:rsidR="002571E6" w:rsidRPr="00EA4921" w:rsidRDefault="002571E6" w:rsidP="00F77843">
            <w:r w:rsidRPr="00EA4921">
              <w:t>1</w:t>
            </w:r>
            <w:r w:rsidR="006F7BE6" w:rsidRPr="00EA4921">
              <w:t>7</w:t>
            </w:r>
            <w:r w:rsidRPr="00EA4921">
              <w:t>1</w:t>
            </w:r>
          </w:p>
        </w:tc>
        <w:tc>
          <w:tcPr>
            <w:tcW w:w="992" w:type="dxa"/>
          </w:tcPr>
          <w:p w14:paraId="729920A9" w14:textId="16943A73" w:rsidR="002571E6" w:rsidRPr="00EA4921" w:rsidRDefault="002571E6" w:rsidP="009D1B5A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</w:t>
            </w:r>
            <w:r w:rsidR="000B31AC" w:rsidRPr="00EA4921">
              <w:rPr>
                <w:b/>
                <w:bCs/>
              </w:rPr>
              <w:t>5</w:t>
            </w:r>
            <w:r w:rsidRPr="00EA4921">
              <w:rPr>
                <w:b/>
                <w:bCs/>
              </w:rPr>
              <w:t>B</w:t>
            </w:r>
            <w:proofErr w:type="gramStart"/>
            <w:r w:rsidRPr="00EA4921">
              <w:rPr>
                <w:b/>
                <w:bCs/>
              </w:rPr>
              <w:t>1,B</w:t>
            </w:r>
            <w:proofErr w:type="gramEnd"/>
            <w:r w:rsidRPr="00EA4921">
              <w:rPr>
                <w:b/>
                <w:bCs/>
              </w:rPr>
              <w:t>2</w:t>
            </w:r>
            <w:r w:rsidRPr="00EA4921">
              <w:rPr>
                <w:b/>
                <w:bCs/>
              </w:rPr>
              <w:br/>
              <w:t>2</w:t>
            </w:r>
            <w:r w:rsidR="000B31AC" w:rsidRPr="00EA4921">
              <w:rPr>
                <w:b/>
                <w:bCs/>
              </w:rPr>
              <w:t>6</w:t>
            </w:r>
            <w:r w:rsidRPr="00EA4921">
              <w:rPr>
                <w:b/>
                <w:bCs/>
              </w:rPr>
              <w:t>B1,B2</w:t>
            </w:r>
            <w:r w:rsidRPr="00EA4921">
              <w:rPr>
                <w:b/>
                <w:bCs/>
              </w:rPr>
              <w:br/>
              <w:t>2</w:t>
            </w:r>
            <w:r w:rsidR="000B31AC" w:rsidRPr="00EA4921">
              <w:rPr>
                <w:b/>
                <w:bCs/>
              </w:rPr>
              <w:t>7</w:t>
            </w:r>
            <w:r w:rsidRPr="00EA4921">
              <w:rPr>
                <w:b/>
                <w:bCs/>
              </w:rPr>
              <w:t>B1,B2</w:t>
            </w:r>
            <w:r w:rsidRPr="00EA4921">
              <w:rPr>
                <w:b/>
                <w:bCs/>
              </w:rPr>
              <w:br/>
              <w:t>36B1,B2</w:t>
            </w:r>
          </w:p>
        </w:tc>
        <w:tc>
          <w:tcPr>
            <w:tcW w:w="4962" w:type="dxa"/>
          </w:tcPr>
          <w:p w14:paraId="7786F2C5" w14:textId="54D20F4E" w:rsidR="002571E6" w:rsidRPr="00EA4921" w:rsidRDefault="002571E6" w:rsidP="00851286">
            <w:pPr>
              <w:jc w:val="left"/>
              <w:rPr>
                <w:lang w:val="en-US"/>
              </w:rPr>
            </w:pPr>
            <w:r w:rsidRPr="00EA4921">
              <w:t>Czujnik temperatury zasilania</w:t>
            </w:r>
            <w:r w:rsidRPr="00EA4921">
              <w:br/>
              <w:t>zanurzeniowy typ CT-08</w:t>
            </w:r>
            <w:r w:rsidRPr="00EA4921">
              <w:br/>
              <w:t xml:space="preserve">0 … </w:t>
            </w:r>
            <w:r w:rsidRPr="00EA4921">
              <w:rPr>
                <w:lang w:val="en-US"/>
              </w:rPr>
              <w:t>150</w:t>
            </w:r>
            <w:r w:rsidRPr="00EA4921">
              <w:rPr>
                <w:vertAlign w:val="superscript"/>
                <w:lang w:val="en-US"/>
              </w:rPr>
              <w:t>O</w:t>
            </w:r>
            <w:r w:rsidRPr="00EA4921">
              <w:rPr>
                <w:lang w:val="en-US"/>
              </w:rPr>
              <w:t>C / 4 … 20mA</w:t>
            </w:r>
            <w:r w:rsidRPr="00EA4921">
              <w:rPr>
                <w:lang w:val="en-US"/>
              </w:rPr>
              <w:br/>
              <w:t>L = 100mm,</w:t>
            </w:r>
            <w:r w:rsidR="003E63E2" w:rsidRPr="00EA4921">
              <w:rPr>
                <w:lang w:val="en-US"/>
              </w:rPr>
              <w:t xml:space="preserve"> </w:t>
            </w:r>
            <w:r w:rsidRPr="00EA4921">
              <w:rPr>
                <w:lang w:val="en-US"/>
              </w:rPr>
              <w:t>M20x1,5</w:t>
            </w:r>
            <w:r w:rsidRPr="00EA4921">
              <w:rPr>
                <w:lang w:val="en-US"/>
              </w:rPr>
              <w:br/>
              <w:t>Producent:</w:t>
            </w:r>
            <w:r w:rsidR="003E63E2" w:rsidRPr="00EA4921">
              <w:rPr>
                <w:lang w:val="en-US"/>
              </w:rPr>
              <w:t xml:space="preserve"> </w:t>
            </w:r>
            <w:r w:rsidRPr="00EA4921">
              <w:rPr>
                <w:lang w:val="en-US"/>
              </w:rPr>
              <w:t>LIMATHERM</w:t>
            </w:r>
          </w:p>
        </w:tc>
        <w:tc>
          <w:tcPr>
            <w:tcW w:w="708" w:type="dxa"/>
          </w:tcPr>
          <w:p w14:paraId="0F1C7338" w14:textId="77777777" w:rsidR="002571E6" w:rsidRPr="00EA4921" w:rsidRDefault="002571E6" w:rsidP="00F77843">
            <w:r w:rsidRPr="00EA4921">
              <w:t>8</w:t>
            </w:r>
          </w:p>
        </w:tc>
        <w:tc>
          <w:tcPr>
            <w:tcW w:w="2268" w:type="dxa"/>
          </w:tcPr>
          <w:p w14:paraId="517CE45D" w14:textId="77777777" w:rsidR="002571E6" w:rsidRPr="00EA4921" w:rsidRDefault="002571E6" w:rsidP="00F77843"/>
        </w:tc>
      </w:tr>
      <w:tr w:rsidR="00EA4921" w:rsidRPr="00EA4921" w14:paraId="60DC20E9" w14:textId="77777777" w:rsidTr="00BD506A">
        <w:tc>
          <w:tcPr>
            <w:tcW w:w="704" w:type="dxa"/>
          </w:tcPr>
          <w:p w14:paraId="06DDCBB3" w14:textId="6ED6D4B4" w:rsidR="00C03EC6" w:rsidRPr="00EA4921" w:rsidRDefault="002571E6" w:rsidP="00F77843">
            <w:r w:rsidRPr="00EA4921">
              <w:t>122</w:t>
            </w:r>
          </w:p>
        </w:tc>
        <w:tc>
          <w:tcPr>
            <w:tcW w:w="992" w:type="dxa"/>
          </w:tcPr>
          <w:p w14:paraId="05DC420F" w14:textId="199DAA74" w:rsidR="00C03EC6" w:rsidRPr="00EA4921" w:rsidRDefault="002571E6" w:rsidP="009D1B5A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39</w:t>
            </w:r>
            <w:r w:rsidR="00C03EC6" w:rsidRPr="00EA4921">
              <w:rPr>
                <w:b/>
                <w:bCs/>
              </w:rPr>
              <w:t>B1</w:t>
            </w:r>
          </w:p>
        </w:tc>
        <w:tc>
          <w:tcPr>
            <w:tcW w:w="4962" w:type="dxa"/>
          </w:tcPr>
          <w:p w14:paraId="3087AE63" w14:textId="06297CE9" w:rsidR="002571E6" w:rsidRPr="00EA4921" w:rsidRDefault="00C03EC6" w:rsidP="00851286">
            <w:pPr>
              <w:jc w:val="left"/>
            </w:pPr>
            <w:r w:rsidRPr="00EA4921">
              <w:t>Czujnik temperatury z</w:t>
            </w:r>
            <w:r w:rsidR="002571E6" w:rsidRPr="00EA4921">
              <w:t>ewnętrznej</w:t>
            </w:r>
            <w:r w:rsidRPr="00EA4921">
              <w:br/>
              <w:t xml:space="preserve">typ </w:t>
            </w:r>
            <w:r w:rsidR="002571E6" w:rsidRPr="00EA4921">
              <w:t>AP-</w:t>
            </w:r>
            <w:r w:rsidRPr="00EA4921">
              <w:t>T</w:t>
            </w:r>
            <w:r w:rsidR="002571E6" w:rsidRPr="00EA4921">
              <w:t>OPZ 850</w:t>
            </w:r>
            <w:r w:rsidRPr="00EA4921">
              <w:br/>
            </w:r>
            <w:r w:rsidR="002571E6" w:rsidRPr="00EA4921">
              <w:t>-4</w:t>
            </w:r>
            <w:r w:rsidRPr="00EA4921">
              <w:t xml:space="preserve">0 … </w:t>
            </w:r>
            <w:r w:rsidR="002571E6" w:rsidRPr="00EA4921">
              <w:t>8</w:t>
            </w:r>
            <w:r w:rsidRPr="00EA4921">
              <w:t>5</w:t>
            </w:r>
            <w:r w:rsidRPr="00EA4921">
              <w:rPr>
                <w:vertAlign w:val="superscript"/>
              </w:rPr>
              <w:t>O</w:t>
            </w:r>
            <w:r w:rsidRPr="00EA4921">
              <w:t>C / 4 … 20</w:t>
            </w:r>
            <w:r w:rsidR="002571E6" w:rsidRPr="00EA4921">
              <w:t>mA</w:t>
            </w:r>
          </w:p>
          <w:p w14:paraId="6DDEFD7B" w14:textId="76499B37" w:rsidR="00C03EC6" w:rsidRPr="00EA4921" w:rsidRDefault="00C03EC6" w:rsidP="00851286">
            <w:pPr>
              <w:jc w:val="left"/>
            </w:pPr>
            <w:r w:rsidRPr="00EA4921">
              <w:t>Producent:</w:t>
            </w:r>
            <w:r w:rsidR="003E63E2" w:rsidRPr="00EA4921">
              <w:t xml:space="preserve"> </w:t>
            </w:r>
            <w:r w:rsidRPr="00EA4921">
              <w:t>LIMATHERM</w:t>
            </w:r>
          </w:p>
        </w:tc>
        <w:tc>
          <w:tcPr>
            <w:tcW w:w="708" w:type="dxa"/>
          </w:tcPr>
          <w:p w14:paraId="1EAF5531" w14:textId="2ABC3B84" w:rsidR="00C03EC6" w:rsidRPr="00EA4921" w:rsidRDefault="002571E6" w:rsidP="00F77843">
            <w:r w:rsidRPr="00EA4921">
              <w:t>1</w:t>
            </w:r>
          </w:p>
        </w:tc>
        <w:tc>
          <w:tcPr>
            <w:tcW w:w="2268" w:type="dxa"/>
          </w:tcPr>
          <w:p w14:paraId="4763F5DE" w14:textId="77777777" w:rsidR="00C03EC6" w:rsidRPr="00EA4921" w:rsidRDefault="00C03EC6" w:rsidP="00F77843"/>
        </w:tc>
      </w:tr>
      <w:tr w:rsidR="00EA4921" w:rsidRPr="00EA4921" w14:paraId="1562EE64" w14:textId="77777777" w:rsidTr="00BD506A">
        <w:tc>
          <w:tcPr>
            <w:tcW w:w="704" w:type="dxa"/>
          </w:tcPr>
          <w:p w14:paraId="77E76D9F" w14:textId="0B21493B" w:rsidR="000B31AC" w:rsidRPr="00EA4921" w:rsidRDefault="000B31AC" w:rsidP="00F77843">
            <w:r w:rsidRPr="00EA4921">
              <w:t>123</w:t>
            </w:r>
          </w:p>
        </w:tc>
        <w:tc>
          <w:tcPr>
            <w:tcW w:w="992" w:type="dxa"/>
          </w:tcPr>
          <w:p w14:paraId="04656AF2" w14:textId="50BE508E" w:rsidR="000B31AC" w:rsidRPr="00EA4921" w:rsidRDefault="000B31AC" w:rsidP="009D1B5A">
            <w:pPr>
              <w:jc w:val="left"/>
            </w:pPr>
            <w:r w:rsidRPr="00EA4921">
              <w:rPr>
                <w:b/>
                <w:bCs/>
              </w:rPr>
              <w:t>25B</w:t>
            </w:r>
            <w:proofErr w:type="gramStart"/>
            <w:r w:rsidRPr="00EA4921">
              <w:rPr>
                <w:b/>
                <w:bCs/>
              </w:rPr>
              <w:t>1,B</w:t>
            </w:r>
            <w:proofErr w:type="gramEnd"/>
            <w:r w:rsidRPr="00EA4921">
              <w:rPr>
                <w:b/>
                <w:bCs/>
              </w:rPr>
              <w:t>2</w:t>
            </w:r>
            <w:r w:rsidRPr="00EA4921">
              <w:rPr>
                <w:b/>
                <w:bCs/>
              </w:rPr>
              <w:br/>
              <w:t>26B1,B2</w:t>
            </w:r>
            <w:r w:rsidRPr="00EA4921">
              <w:rPr>
                <w:b/>
                <w:bCs/>
              </w:rPr>
              <w:br/>
              <w:t>27B1,B2</w:t>
            </w:r>
            <w:r w:rsidRPr="00EA4921">
              <w:rPr>
                <w:b/>
                <w:bCs/>
              </w:rPr>
              <w:br/>
              <w:t>36B1,B2</w:t>
            </w:r>
          </w:p>
        </w:tc>
        <w:tc>
          <w:tcPr>
            <w:tcW w:w="4962" w:type="dxa"/>
          </w:tcPr>
          <w:p w14:paraId="41C474E5" w14:textId="74280207" w:rsidR="000B31AC" w:rsidRPr="00EA4921" w:rsidRDefault="000B31AC" w:rsidP="00851286">
            <w:pPr>
              <w:jc w:val="left"/>
            </w:pPr>
            <w:r w:rsidRPr="00EA4921">
              <w:t>Osłona czujnika</w:t>
            </w:r>
            <w:r w:rsidRPr="00EA4921">
              <w:br/>
              <w:t>(do wspawania w rurociąg)</w:t>
            </w:r>
            <w:r w:rsidRPr="00EA4921">
              <w:br/>
              <w:t>typ OSG-15-M20x1,5-100</w:t>
            </w:r>
            <w:r w:rsidRPr="00EA4921">
              <w:br/>
              <w:t>Producent:</w:t>
            </w:r>
            <w:r w:rsidR="003E63E2" w:rsidRPr="00EA4921">
              <w:t xml:space="preserve"> </w:t>
            </w:r>
            <w:r w:rsidRPr="00EA4921">
              <w:t>LIMATHERM</w:t>
            </w:r>
          </w:p>
        </w:tc>
        <w:tc>
          <w:tcPr>
            <w:tcW w:w="708" w:type="dxa"/>
          </w:tcPr>
          <w:p w14:paraId="28C54AC3" w14:textId="4CDB65A2" w:rsidR="000B31AC" w:rsidRPr="00EA4921" w:rsidRDefault="000B31AC" w:rsidP="00F77843">
            <w:r w:rsidRPr="00EA4921">
              <w:t>8</w:t>
            </w:r>
          </w:p>
        </w:tc>
        <w:tc>
          <w:tcPr>
            <w:tcW w:w="2268" w:type="dxa"/>
          </w:tcPr>
          <w:p w14:paraId="33D1DEF3" w14:textId="77777777" w:rsidR="000B31AC" w:rsidRPr="00EA4921" w:rsidRDefault="000B31AC" w:rsidP="00F77843"/>
        </w:tc>
      </w:tr>
      <w:tr w:rsidR="00EA4921" w:rsidRPr="00EA4921" w14:paraId="6A864422" w14:textId="77777777" w:rsidTr="00BD506A">
        <w:tc>
          <w:tcPr>
            <w:tcW w:w="704" w:type="dxa"/>
          </w:tcPr>
          <w:p w14:paraId="17D3BE74" w14:textId="6A63EA08" w:rsidR="00C93621" w:rsidRPr="00EA4921" w:rsidRDefault="002571E6" w:rsidP="00F77843">
            <w:r w:rsidRPr="00EA4921">
              <w:t>124</w:t>
            </w:r>
          </w:p>
        </w:tc>
        <w:tc>
          <w:tcPr>
            <w:tcW w:w="992" w:type="dxa"/>
          </w:tcPr>
          <w:p w14:paraId="313E1BB1" w14:textId="2C9DA8CC" w:rsidR="00C93621" w:rsidRPr="00EA4921" w:rsidRDefault="00A672B9" w:rsidP="009D1B5A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37B1</w:t>
            </w:r>
          </w:p>
        </w:tc>
        <w:tc>
          <w:tcPr>
            <w:tcW w:w="4962" w:type="dxa"/>
          </w:tcPr>
          <w:p w14:paraId="4DF00F6B" w14:textId="410BFDCB" w:rsidR="00C93621" w:rsidRPr="00EA4921" w:rsidRDefault="00752F5F" w:rsidP="00851286">
            <w:pPr>
              <w:jc w:val="left"/>
            </w:pPr>
            <w:r w:rsidRPr="00EA4921">
              <w:t>Przetwornik różnicy ciśnień typ APR-2000 PD</w:t>
            </w:r>
            <w:r w:rsidRPr="00EA4921">
              <w:br/>
              <w:t>zakres:</w:t>
            </w:r>
            <w:r w:rsidR="003E63E2" w:rsidRPr="00EA4921">
              <w:t xml:space="preserve"> </w:t>
            </w:r>
            <w:r w:rsidRPr="00EA4921">
              <w:t>0 … 100kPa / 4 …20mA</w:t>
            </w:r>
          </w:p>
          <w:p w14:paraId="36B92DF1" w14:textId="55CA91F5" w:rsidR="00752F5F" w:rsidRPr="00EA4921" w:rsidRDefault="00752F5F" w:rsidP="00851286">
            <w:pPr>
              <w:jc w:val="left"/>
            </w:pPr>
            <w:r w:rsidRPr="00EA4921">
              <w:t>Producent: APLISENS</w:t>
            </w:r>
          </w:p>
        </w:tc>
        <w:tc>
          <w:tcPr>
            <w:tcW w:w="708" w:type="dxa"/>
          </w:tcPr>
          <w:p w14:paraId="79244BD1" w14:textId="376175D3" w:rsidR="00C93621" w:rsidRPr="00EA4921" w:rsidRDefault="00A672B9" w:rsidP="00F77843">
            <w:r w:rsidRPr="00EA4921">
              <w:t>1</w:t>
            </w:r>
          </w:p>
        </w:tc>
        <w:tc>
          <w:tcPr>
            <w:tcW w:w="2268" w:type="dxa"/>
          </w:tcPr>
          <w:p w14:paraId="007D85E5" w14:textId="77777777" w:rsidR="00C93621" w:rsidRPr="00EA4921" w:rsidRDefault="00C93621" w:rsidP="00F77843"/>
        </w:tc>
      </w:tr>
      <w:tr w:rsidR="00EA4921" w:rsidRPr="00EA4921" w14:paraId="739228FF" w14:textId="77777777" w:rsidTr="00BD506A">
        <w:tc>
          <w:tcPr>
            <w:tcW w:w="704" w:type="dxa"/>
          </w:tcPr>
          <w:p w14:paraId="3BF0B10F" w14:textId="6B3AD139" w:rsidR="00C93621" w:rsidRPr="00EA4921" w:rsidRDefault="002571E6" w:rsidP="00F77843">
            <w:r w:rsidRPr="00EA4921">
              <w:t>125</w:t>
            </w:r>
          </w:p>
        </w:tc>
        <w:tc>
          <w:tcPr>
            <w:tcW w:w="992" w:type="dxa"/>
          </w:tcPr>
          <w:p w14:paraId="1BC55030" w14:textId="38787C05" w:rsidR="00C93621" w:rsidRPr="00EA4921" w:rsidRDefault="00A672B9" w:rsidP="009D1B5A">
            <w:pPr>
              <w:jc w:val="left"/>
            </w:pPr>
            <w:r w:rsidRPr="00EA4921">
              <w:t>38B1, 38B2</w:t>
            </w:r>
          </w:p>
        </w:tc>
        <w:tc>
          <w:tcPr>
            <w:tcW w:w="4962" w:type="dxa"/>
          </w:tcPr>
          <w:p w14:paraId="7BA1FCB4" w14:textId="172C0C92" w:rsidR="00C93621" w:rsidRPr="00EA4921" w:rsidRDefault="00A672B9" w:rsidP="00851286">
            <w:pPr>
              <w:jc w:val="left"/>
            </w:pPr>
            <w:r w:rsidRPr="00EA4921">
              <w:t>Presostat ciśnienia MIN</w:t>
            </w:r>
            <w:r w:rsidRPr="00EA4921">
              <w:br/>
              <w:t>0,2 … 6 bar / 017-523766</w:t>
            </w:r>
            <w:r w:rsidRPr="00EA4921">
              <w:br/>
              <w:t>typ:</w:t>
            </w:r>
            <w:r w:rsidR="003E63E2" w:rsidRPr="00EA4921">
              <w:t xml:space="preserve"> </w:t>
            </w:r>
            <w:r w:rsidRPr="00EA4921">
              <w:t>RT 200 / G3/8”</w:t>
            </w:r>
            <w:r w:rsidRPr="00EA4921">
              <w:br/>
              <w:t>Producent: DANFOSS</w:t>
            </w:r>
          </w:p>
        </w:tc>
        <w:tc>
          <w:tcPr>
            <w:tcW w:w="708" w:type="dxa"/>
          </w:tcPr>
          <w:p w14:paraId="1068793C" w14:textId="013AAAE8" w:rsidR="00C93621" w:rsidRPr="00EA4921" w:rsidRDefault="00A672B9" w:rsidP="00F77843">
            <w:r w:rsidRPr="00EA4921">
              <w:t>2</w:t>
            </w:r>
          </w:p>
        </w:tc>
        <w:tc>
          <w:tcPr>
            <w:tcW w:w="2268" w:type="dxa"/>
          </w:tcPr>
          <w:p w14:paraId="12FF9F62" w14:textId="77777777" w:rsidR="00C93621" w:rsidRPr="00EA4921" w:rsidRDefault="00C93621" w:rsidP="00F77843"/>
        </w:tc>
      </w:tr>
    </w:tbl>
    <w:p w14:paraId="217EA701" w14:textId="77777777" w:rsidR="00F02EBA" w:rsidRPr="00EA4921" w:rsidRDefault="00F02EBA">
      <w:r w:rsidRPr="00EA4921">
        <w:br w:type="page"/>
      </w: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F02EBA" w:rsidRPr="00EA4921" w14:paraId="1F2FA453" w14:textId="77777777" w:rsidTr="001F61AB">
        <w:tc>
          <w:tcPr>
            <w:tcW w:w="704" w:type="dxa"/>
          </w:tcPr>
          <w:p w14:paraId="728840DF" w14:textId="77777777" w:rsidR="00F02EBA" w:rsidRPr="00EA4921" w:rsidRDefault="00F02EBA" w:rsidP="001F61AB">
            <w:pPr>
              <w:spacing w:before="80" w:after="160"/>
              <w:jc w:val="center"/>
              <w:rPr>
                <w:rFonts w:cstheme="minorHAnsi"/>
              </w:rPr>
            </w:pPr>
            <w:proofErr w:type="spellStart"/>
            <w:r w:rsidRPr="00EA4921">
              <w:rPr>
                <w:rFonts w:cstheme="minorHAnsi"/>
              </w:rPr>
              <w:lastRenderedPageBreak/>
              <w:t>Lp</w:t>
            </w:r>
            <w:proofErr w:type="spellEnd"/>
          </w:p>
        </w:tc>
        <w:tc>
          <w:tcPr>
            <w:tcW w:w="992" w:type="dxa"/>
          </w:tcPr>
          <w:p w14:paraId="702DA538" w14:textId="77777777" w:rsidR="00F02EBA" w:rsidRPr="00EA4921" w:rsidRDefault="00F02EBA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Symbol</w:t>
            </w:r>
          </w:p>
        </w:tc>
        <w:tc>
          <w:tcPr>
            <w:tcW w:w="4962" w:type="dxa"/>
          </w:tcPr>
          <w:p w14:paraId="22283913" w14:textId="77777777" w:rsidR="00F02EBA" w:rsidRPr="00EA4921" w:rsidRDefault="00F02EBA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Opis</w:t>
            </w:r>
          </w:p>
        </w:tc>
        <w:tc>
          <w:tcPr>
            <w:tcW w:w="708" w:type="dxa"/>
          </w:tcPr>
          <w:p w14:paraId="7C225EBF" w14:textId="77777777" w:rsidR="00F02EBA" w:rsidRPr="00EA4921" w:rsidRDefault="00F02EBA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Ilość</w:t>
            </w:r>
          </w:p>
        </w:tc>
        <w:tc>
          <w:tcPr>
            <w:tcW w:w="2268" w:type="dxa"/>
          </w:tcPr>
          <w:p w14:paraId="4D99C537" w14:textId="77777777" w:rsidR="00F02EBA" w:rsidRPr="00EA4921" w:rsidRDefault="00F02EBA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Uwagi</w:t>
            </w:r>
          </w:p>
        </w:tc>
      </w:tr>
    </w:tbl>
    <w:p w14:paraId="3E7955E4" w14:textId="77777777" w:rsidR="00F02EBA" w:rsidRPr="00EA4921" w:rsidRDefault="00F02EBA" w:rsidP="00F02EBA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EA4921" w:rsidRPr="00EA4921" w14:paraId="33371D98" w14:textId="77777777" w:rsidTr="00BD506A">
        <w:tc>
          <w:tcPr>
            <w:tcW w:w="704" w:type="dxa"/>
          </w:tcPr>
          <w:p w14:paraId="493BB9E5" w14:textId="5EE8BBEF" w:rsidR="00395401" w:rsidRPr="00EA4921" w:rsidRDefault="00395401" w:rsidP="00F77843">
            <w:r w:rsidRPr="00EA4921">
              <w:t>126</w:t>
            </w:r>
          </w:p>
        </w:tc>
        <w:tc>
          <w:tcPr>
            <w:tcW w:w="992" w:type="dxa"/>
          </w:tcPr>
          <w:p w14:paraId="13575864" w14:textId="70EAE33F" w:rsidR="00395401" w:rsidRPr="00EA4921" w:rsidRDefault="00395401" w:rsidP="009D1B5A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37.1N2 37.2N2</w:t>
            </w:r>
            <w:r w:rsidR="003E63E2" w:rsidRPr="00EA4921">
              <w:rPr>
                <w:b/>
                <w:bCs/>
              </w:rPr>
              <w:t xml:space="preserve"> </w:t>
            </w:r>
            <w:r w:rsidRPr="00EA4921">
              <w:rPr>
                <w:b/>
                <w:bCs/>
              </w:rPr>
              <w:t>38.1N2</w:t>
            </w:r>
            <w:r w:rsidR="003E63E2" w:rsidRPr="00EA4921">
              <w:rPr>
                <w:b/>
                <w:bCs/>
              </w:rPr>
              <w:t xml:space="preserve"> </w:t>
            </w:r>
            <w:r w:rsidRPr="00EA4921">
              <w:rPr>
                <w:b/>
                <w:bCs/>
              </w:rPr>
              <w:t>38.2N2</w:t>
            </w:r>
          </w:p>
        </w:tc>
        <w:tc>
          <w:tcPr>
            <w:tcW w:w="4962" w:type="dxa"/>
          </w:tcPr>
          <w:p w14:paraId="18E6B1C6" w14:textId="0779EA9F" w:rsidR="00395401" w:rsidRPr="00EA4921" w:rsidRDefault="00395401" w:rsidP="00851286">
            <w:pPr>
              <w:jc w:val="left"/>
            </w:pPr>
            <w:r w:rsidRPr="00EA4921">
              <w:t>Kurek manometryczny PN16</w:t>
            </w:r>
          </w:p>
        </w:tc>
        <w:tc>
          <w:tcPr>
            <w:tcW w:w="708" w:type="dxa"/>
          </w:tcPr>
          <w:p w14:paraId="653EAA4E" w14:textId="6165D697" w:rsidR="00395401" w:rsidRPr="00EA4921" w:rsidRDefault="00395401" w:rsidP="00F77843">
            <w:r w:rsidRPr="00EA4921">
              <w:t>4</w:t>
            </w:r>
          </w:p>
        </w:tc>
        <w:tc>
          <w:tcPr>
            <w:tcW w:w="2268" w:type="dxa"/>
          </w:tcPr>
          <w:p w14:paraId="30186713" w14:textId="542DD2AE" w:rsidR="00395401" w:rsidRPr="00EA4921" w:rsidRDefault="00395401" w:rsidP="009D1B5A">
            <w:pPr>
              <w:jc w:val="left"/>
            </w:pPr>
          </w:p>
        </w:tc>
      </w:tr>
      <w:tr w:rsidR="00EA4921" w:rsidRPr="00EA4921" w14:paraId="59EBCF7D" w14:textId="77777777" w:rsidTr="00BD506A">
        <w:tc>
          <w:tcPr>
            <w:tcW w:w="704" w:type="dxa"/>
          </w:tcPr>
          <w:p w14:paraId="647713F4" w14:textId="7A603A69" w:rsidR="00395401" w:rsidRPr="00EA4921" w:rsidRDefault="00395401" w:rsidP="00F77843">
            <w:r w:rsidRPr="00EA4921">
              <w:t>127</w:t>
            </w:r>
          </w:p>
        </w:tc>
        <w:tc>
          <w:tcPr>
            <w:tcW w:w="992" w:type="dxa"/>
          </w:tcPr>
          <w:p w14:paraId="47455946" w14:textId="323217DF" w:rsidR="00395401" w:rsidRPr="00EA4921" w:rsidRDefault="00395401" w:rsidP="009D1B5A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37.1N1 37.2N1 38.1N1</w:t>
            </w:r>
            <w:r w:rsidR="003E63E2" w:rsidRPr="00EA4921">
              <w:rPr>
                <w:b/>
                <w:bCs/>
              </w:rPr>
              <w:t xml:space="preserve"> </w:t>
            </w:r>
            <w:r w:rsidRPr="00EA4921">
              <w:rPr>
                <w:b/>
                <w:bCs/>
              </w:rPr>
              <w:t>38.2N1</w:t>
            </w:r>
          </w:p>
        </w:tc>
        <w:tc>
          <w:tcPr>
            <w:tcW w:w="4962" w:type="dxa"/>
          </w:tcPr>
          <w:p w14:paraId="4A7E9FE8" w14:textId="07304406" w:rsidR="00395401" w:rsidRPr="00EA4921" w:rsidRDefault="00395401" w:rsidP="00851286">
            <w:pPr>
              <w:jc w:val="left"/>
            </w:pPr>
            <w:r w:rsidRPr="00EA4921">
              <w:t>Zawór odcinający ½” – PN16</w:t>
            </w:r>
          </w:p>
        </w:tc>
        <w:tc>
          <w:tcPr>
            <w:tcW w:w="708" w:type="dxa"/>
          </w:tcPr>
          <w:p w14:paraId="76C95A13" w14:textId="1107E913" w:rsidR="00395401" w:rsidRPr="00EA4921" w:rsidRDefault="00395401" w:rsidP="00F77843">
            <w:r w:rsidRPr="00EA4921">
              <w:t>4</w:t>
            </w:r>
          </w:p>
        </w:tc>
        <w:tc>
          <w:tcPr>
            <w:tcW w:w="2268" w:type="dxa"/>
          </w:tcPr>
          <w:p w14:paraId="25918018" w14:textId="2A9FEC02" w:rsidR="00395401" w:rsidRPr="00EA4921" w:rsidRDefault="00395401" w:rsidP="009D1B5A">
            <w:pPr>
              <w:jc w:val="left"/>
            </w:pPr>
          </w:p>
        </w:tc>
      </w:tr>
      <w:tr w:rsidR="00EA4921" w:rsidRPr="00EA4921" w14:paraId="3FA5C60A" w14:textId="77777777" w:rsidTr="00BD506A">
        <w:tc>
          <w:tcPr>
            <w:tcW w:w="704" w:type="dxa"/>
          </w:tcPr>
          <w:p w14:paraId="64333FE2" w14:textId="3FDA50C5" w:rsidR="00395401" w:rsidRPr="00EA4921" w:rsidRDefault="00395401" w:rsidP="00F77843">
            <w:r w:rsidRPr="00EA4921">
              <w:t>128</w:t>
            </w:r>
          </w:p>
        </w:tc>
        <w:tc>
          <w:tcPr>
            <w:tcW w:w="992" w:type="dxa"/>
          </w:tcPr>
          <w:p w14:paraId="1D26B8D7" w14:textId="11B7AA37" w:rsidR="00395401" w:rsidRPr="00EA4921" w:rsidRDefault="00395401" w:rsidP="009D1B5A">
            <w:pPr>
              <w:jc w:val="left"/>
              <w:rPr>
                <w:b/>
                <w:bCs/>
              </w:rPr>
            </w:pPr>
            <w:r w:rsidRPr="00EA4921">
              <w:rPr>
                <w:b/>
                <w:bCs/>
              </w:rPr>
              <w:t>25B3 26B3 27B3 36B3</w:t>
            </w:r>
          </w:p>
        </w:tc>
        <w:tc>
          <w:tcPr>
            <w:tcW w:w="4962" w:type="dxa"/>
          </w:tcPr>
          <w:p w14:paraId="358E8B36" w14:textId="6A181FD2" w:rsidR="00395401" w:rsidRPr="00EA4921" w:rsidRDefault="00395401" w:rsidP="00851286">
            <w:pPr>
              <w:jc w:val="left"/>
            </w:pPr>
            <w:r w:rsidRPr="00EA4921">
              <w:t>Przepływomierz ENKO MPP 6</w:t>
            </w:r>
            <w:r w:rsidRPr="00EA4921">
              <w:br/>
              <w:t>- Czujnik CP 650 (przyłącze kołnierzowe)</w:t>
            </w:r>
            <w:r w:rsidRPr="00EA4921">
              <w:br/>
              <w:t>- z przetwornikiem MPP 600</w:t>
            </w:r>
          </w:p>
          <w:p w14:paraId="387F70AF" w14:textId="77777777" w:rsidR="00395401" w:rsidRPr="00EA4921" w:rsidRDefault="00395401" w:rsidP="00851286">
            <w:pPr>
              <w:jc w:val="left"/>
            </w:pPr>
            <w:r w:rsidRPr="00EA4921">
              <w:t>Wyposażony w dwa czujniki temperatury (ciepłomierz) i możliwość zapisu na karcie SD.</w:t>
            </w:r>
          </w:p>
          <w:p w14:paraId="0C12A9CB" w14:textId="77777777" w:rsidR="00395401" w:rsidRPr="00EA4921" w:rsidRDefault="00395401" w:rsidP="00851286">
            <w:pPr>
              <w:jc w:val="left"/>
            </w:pPr>
            <w:r w:rsidRPr="00EA4921">
              <w:t>Montaż z zachowaniem odcinków rozbiegowych pokazanych na rysunku.</w:t>
            </w:r>
          </w:p>
          <w:p w14:paraId="43087769" w14:textId="62F9672E" w:rsidR="00395401" w:rsidRPr="00EA4921" w:rsidRDefault="00395401" w:rsidP="00851286">
            <w:pPr>
              <w:jc w:val="left"/>
            </w:pPr>
            <w:r w:rsidRPr="00EA4921">
              <w:t>Producent:</w:t>
            </w:r>
            <w:r w:rsidR="003E63E2" w:rsidRPr="00EA4921">
              <w:t xml:space="preserve"> </w:t>
            </w:r>
            <w:r w:rsidRPr="00EA4921">
              <w:t>ENKO</w:t>
            </w:r>
          </w:p>
        </w:tc>
        <w:tc>
          <w:tcPr>
            <w:tcW w:w="708" w:type="dxa"/>
          </w:tcPr>
          <w:p w14:paraId="36D9C67F" w14:textId="4645C2F2" w:rsidR="00395401" w:rsidRPr="00EA4921" w:rsidRDefault="00395401" w:rsidP="00F77843">
            <w:r w:rsidRPr="00EA4921">
              <w:t>4</w:t>
            </w:r>
          </w:p>
        </w:tc>
        <w:tc>
          <w:tcPr>
            <w:tcW w:w="2268" w:type="dxa"/>
          </w:tcPr>
          <w:p w14:paraId="5BA0B753" w14:textId="77777777" w:rsidR="00395401" w:rsidRPr="00EA4921" w:rsidRDefault="00395401" w:rsidP="009D1B5A">
            <w:pPr>
              <w:jc w:val="left"/>
            </w:pPr>
            <w:r w:rsidRPr="00EA4921">
              <w:t>Ujęto w projekcie technologicznym</w:t>
            </w:r>
          </w:p>
        </w:tc>
      </w:tr>
      <w:tr w:rsidR="00395401" w:rsidRPr="00EA4921" w14:paraId="39015265" w14:textId="77777777" w:rsidTr="00BD506A">
        <w:tc>
          <w:tcPr>
            <w:tcW w:w="704" w:type="dxa"/>
          </w:tcPr>
          <w:p w14:paraId="7FFD141F" w14:textId="731309FF" w:rsidR="00395401" w:rsidRPr="00EA4921" w:rsidRDefault="00395401" w:rsidP="00F77843">
            <w:r w:rsidRPr="00EA4921">
              <w:t>129</w:t>
            </w:r>
          </w:p>
        </w:tc>
        <w:tc>
          <w:tcPr>
            <w:tcW w:w="992" w:type="dxa"/>
          </w:tcPr>
          <w:p w14:paraId="2AF9DEFA" w14:textId="0E37E25D" w:rsidR="00395401" w:rsidRPr="00EA4921" w:rsidRDefault="00395401" w:rsidP="009D1B5A">
            <w:pPr>
              <w:jc w:val="left"/>
            </w:pPr>
            <w:r w:rsidRPr="00EA4921">
              <w:t>37Y1</w:t>
            </w:r>
          </w:p>
        </w:tc>
        <w:tc>
          <w:tcPr>
            <w:tcW w:w="4962" w:type="dxa"/>
          </w:tcPr>
          <w:p w14:paraId="23767A59" w14:textId="77777777" w:rsidR="00395401" w:rsidRPr="00EA4921" w:rsidRDefault="00395401" w:rsidP="00851286">
            <w:pPr>
              <w:jc w:val="left"/>
            </w:pPr>
            <w:r w:rsidRPr="00EA4921">
              <w:t>Zawór regulacyjny z siłownikiem</w:t>
            </w:r>
            <w:r w:rsidRPr="00EA4921">
              <w:br/>
              <w:t>sterowanie 24V DC / 4 … 20mA</w:t>
            </w:r>
          </w:p>
          <w:p w14:paraId="4EEBDE15" w14:textId="04D964FD" w:rsidR="00395401" w:rsidRPr="00EA4921" w:rsidRDefault="00395401" w:rsidP="00851286">
            <w:pPr>
              <w:jc w:val="left"/>
            </w:pPr>
            <w:r w:rsidRPr="00EA4921">
              <w:t>Producent: SIEMENS</w:t>
            </w:r>
          </w:p>
        </w:tc>
        <w:tc>
          <w:tcPr>
            <w:tcW w:w="708" w:type="dxa"/>
          </w:tcPr>
          <w:p w14:paraId="49B3AD7C" w14:textId="77777777" w:rsidR="00395401" w:rsidRPr="00EA4921" w:rsidRDefault="00395401" w:rsidP="00F77843"/>
        </w:tc>
        <w:tc>
          <w:tcPr>
            <w:tcW w:w="2268" w:type="dxa"/>
          </w:tcPr>
          <w:p w14:paraId="0D13506E" w14:textId="7CBD8DBC" w:rsidR="00395401" w:rsidRPr="00EA4921" w:rsidRDefault="00395401" w:rsidP="009D1B5A">
            <w:pPr>
              <w:jc w:val="left"/>
            </w:pPr>
            <w:r w:rsidRPr="00EA4921">
              <w:t>Ujęto w projekcie technologicznym</w:t>
            </w:r>
          </w:p>
        </w:tc>
      </w:tr>
    </w:tbl>
    <w:p w14:paraId="5C30EDBA" w14:textId="77777777" w:rsidR="00991F95" w:rsidRPr="00EA4921" w:rsidRDefault="00991F95" w:rsidP="00991F95">
      <w:pPr>
        <w:spacing w:after="0" w:line="240" w:lineRule="auto"/>
      </w:pPr>
    </w:p>
    <w:tbl>
      <w:tblPr>
        <w:tblStyle w:val="Tabela-Siatka"/>
        <w:tblW w:w="9634" w:type="dxa"/>
        <w:tblLook w:val="04A0" w:firstRow="1" w:lastRow="0" w:firstColumn="1" w:lastColumn="0" w:noHBand="0" w:noVBand="1"/>
      </w:tblPr>
      <w:tblGrid>
        <w:gridCol w:w="704"/>
        <w:gridCol w:w="992"/>
        <w:gridCol w:w="4962"/>
        <w:gridCol w:w="708"/>
        <w:gridCol w:w="2268"/>
      </w:tblGrid>
      <w:tr w:rsidR="00991F95" w:rsidRPr="00EA4921" w14:paraId="2032E5AF" w14:textId="77777777" w:rsidTr="001F61AB">
        <w:tc>
          <w:tcPr>
            <w:tcW w:w="704" w:type="dxa"/>
          </w:tcPr>
          <w:p w14:paraId="1F4DFB96" w14:textId="5991EEE0" w:rsidR="00991F95" w:rsidRPr="00EA4921" w:rsidRDefault="00991F95" w:rsidP="001F61AB">
            <w:pPr>
              <w:spacing w:before="80" w:after="160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130</w:t>
            </w:r>
          </w:p>
        </w:tc>
        <w:tc>
          <w:tcPr>
            <w:tcW w:w="992" w:type="dxa"/>
          </w:tcPr>
          <w:p w14:paraId="0DB978FF" w14:textId="0037D701" w:rsidR="00991F95" w:rsidRPr="00EA4921" w:rsidRDefault="00991F95" w:rsidP="001F61AB">
            <w:pPr>
              <w:spacing w:before="80" w:after="160"/>
              <w:jc w:val="center"/>
              <w:rPr>
                <w:rFonts w:cstheme="minorHAnsi"/>
              </w:rPr>
            </w:pPr>
          </w:p>
        </w:tc>
        <w:tc>
          <w:tcPr>
            <w:tcW w:w="4962" w:type="dxa"/>
          </w:tcPr>
          <w:p w14:paraId="5DDDD67F" w14:textId="77777777" w:rsidR="00991F95" w:rsidRPr="00EA4921" w:rsidRDefault="00991F95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Kable zasilające, sterownicze i komunikacyjne</w:t>
            </w:r>
          </w:p>
          <w:p w14:paraId="45E856B3" w14:textId="571B25E3" w:rsidR="00991F95" w:rsidRPr="00EA4921" w:rsidRDefault="00991F95" w:rsidP="001F61AB">
            <w:pPr>
              <w:spacing w:before="80" w:after="160"/>
              <w:rPr>
                <w:rFonts w:cstheme="minorHAnsi"/>
              </w:rPr>
            </w:pPr>
            <w:r w:rsidRPr="00EA4921">
              <w:rPr>
                <w:rFonts w:cstheme="minorHAnsi"/>
              </w:rPr>
              <w:t>- g albumu tras kablowych - powyżej</w:t>
            </w:r>
          </w:p>
        </w:tc>
        <w:tc>
          <w:tcPr>
            <w:tcW w:w="708" w:type="dxa"/>
          </w:tcPr>
          <w:p w14:paraId="7D52F846" w14:textId="77777777" w:rsidR="00991F95" w:rsidRPr="00EA4921" w:rsidRDefault="00991F95" w:rsidP="001F61AB">
            <w:pPr>
              <w:spacing w:before="80" w:after="160"/>
              <w:jc w:val="center"/>
              <w:rPr>
                <w:rFonts w:cstheme="minorHAnsi"/>
              </w:rPr>
            </w:pPr>
          </w:p>
        </w:tc>
        <w:tc>
          <w:tcPr>
            <w:tcW w:w="2268" w:type="dxa"/>
          </w:tcPr>
          <w:p w14:paraId="730BA12B" w14:textId="47896AA7" w:rsidR="00991F95" w:rsidRPr="00EA4921" w:rsidRDefault="00991F95" w:rsidP="001F61AB">
            <w:pPr>
              <w:spacing w:before="80" w:after="160"/>
              <w:rPr>
                <w:rFonts w:cstheme="minorHAnsi"/>
              </w:rPr>
            </w:pPr>
          </w:p>
        </w:tc>
      </w:tr>
    </w:tbl>
    <w:p w14:paraId="5C922BD8" w14:textId="77777777" w:rsidR="00991F95" w:rsidRPr="00EA4921" w:rsidRDefault="00991F95"/>
    <w:p w14:paraId="0A89E4DB" w14:textId="5C1CEBE2" w:rsidR="00F65746" w:rsidRPr="00EA4921" w:rsidRDefault="00F65746">
      <w:r w:rsidRPr="00EA4921">
        <w:br w:type="page"/>
      </w:r>
    </w:p>
    <w:p w14:paraId="62C37283" w14:textId="100D96C6" w:rsidR="006B2FF2" w:rsidRPr="00EA4921" w:rsidRDefault="006B2FF2" w:rsidP="00794EC5">
      <w:pPr>
        <w:pStyle w:val="Nagwek1"/>
        <w:rPr>
          <w:color w:val="auto"/>
        </w:rPr>
      </w:pPr>
      <w:bookmarkStart w:id="32" w:name="_Toc169617420"/>
      <w:r w:rsidRPr="00EA4921">
        <w:rPr>
          <w:color w:val="auto"/>
        </w:rPr>
        <w:lastRenderedPageBreak/>
        <w:t>Spis rysunków</w:t>
      </w:r>
      <w:bookmarkEnd w:id="32"/>
    </w:p>
    <w:tbl>
      <w:tblPr>
        <w:tblStyle w:val="Tabela-Siatka"/>
        <w:tblW w:w="9193" w:type="dxa"/>
        <w:tblLook w:val="04A0" w:firstRow="1" w:lastRow="0" w:firstColumn="1" w:lastColumn="0" w:noHBand="0" w:noVBand="1"/>
      </w:tblPr>
      <w:tblGrid>
        <w:gridCol w:w="946"/>
        <w:gridCol w:w="7129"/>
        <w:gridCol w:w="1118"/>
      </w:tblGrid>
      <w:tr w:rsidR="00EA4921" w:rsidRPr="00EA4921" w14:paraId="1C4BDB5B" w14:textId="77777777" w:rsidTr="00B9095A">
        <w:trPr>
          <w:tblHeader/>
        </w:trPr>
        <w:tc>
          <w:tcPr>
            <w:tcW w:w="946" w:type="dxa"/>
          </w:tcPr>
          <w:p w14:paraId="3E88FD84" w14:textId="38902DB1" w:rsidR="00CB4490" w:rsidRPr="00EA4921" w:rsidRDefault="00CB4490" w:rsidP="00CB4490">
            <w:pPr>
              <w:spacing w:before="120" w:after="120"/>
              <w:jc w:val="center"/>
            </w:pPr>
            <w:r w:rsidRPr="00EA4921">
              <w:t>Nr rysunku</w:t>
            </w:r>
          </w:p>
        </w:tc>
        <w:tc>
          <w:tcPr>
            <w:tcW w:w="7129" w:type="dxa"/>
          </w:tcPr>
          <w:p w14:paraId="25F9DA0E" w14:textId="77777777" w:rsidR="00CB4490" w:rsidRPr="00EA4921" w:rsidRDefault="00CB4490" w:rsidP="00851286">
            <w:pPr>
              <w:spacing w:before="120" w:after="120"/>
              <w:jc w:val="left"/>
            </w:pPr>
            <w:r w:rsidRPr="00EA4921">
              <w:t>Nazwa rysunku</w:t>
            </w:r>
          </w:p>
        </w:tc>
        <w:tc>
          <w:tcPr>
            <w:tcW w:w="1118" w:type="dxa"/>
          </w:tcPr>
          <w:p w14:paraId="1277E2FE" w14:textId="77777777" w:rsidR="00CB4490" w:rsidRPr="00EA4921" w:rsidRDefault="00CB4490" w:rsidP="00CB4490">
            <w:pPr>
              <w:spacing w:before="120" w:after="120"/>
              <w:jc w:val="center"/>
            </w:pPr>
            <w:r w:rsidRPr="00EA4921">
              <w:t>Format</w:t>
            </w:r>
          </w:p>
        </w:tc>
      </w:tr>
      <w:tr w:rsidR="00EA4921" w:rsidRPr="00EA4921" w14:paraId="4F5B244E" w14:textId="77777777" w:rsidTr="00CB4490">
        <w:tc>
          <w:tcPr>
            <w:tcW w:w="946" w:type="dxa"/>
          </w:tcPr>
          <w:p w14:paraId="6559A033" w14:textId="0E35A3CA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</w:t>
            </w:r>
          </w:p>
        </w:tc>
        <w:tc>
          <w:tcPr>
            <w:tcW w:w="7129" w:type="dxa"/>
          </w:tcPr>
          <w:p w14:paraId="5271572C" w14:textId="6D394B4A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Rozdzielnica n/n - zasilanie z </w:t>
            </w:r>
            <w:proofErr w:type="spellStart"/>
            <w:r w:rsidRPr="00EA4921">
              <w:rPr>
                <w:rFonts w:cstheme="minorHAnsi"/>
              </w:rPr>
              <w:t>trafo</w:t>
            </w:r>
            <w:proofErr w:type="spellEnd"/>
            <w:r w:rsidRPr="00EA4921">
              <w:rPr>
                <w:rFonts w:cstheme="minorHAnsi"/>
              </w:rPr>
              <w:t xml:space="preserve"> TR-1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28A4A503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11BC1A62" w14:textId="77777777" w:rsidTr="00CB4490">
        <w:tc>
          <w:tcPr>
            <w:tcW w:w="946" w:type="dxa"/>
          </w:tcPr>
          <w:p w14:paraId="1C2C68BF" w14:textId="3AD9309C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</w:t>
            </w:r>
          </w:p>
        </w:tc>
        <w:tc>
          <w:tcPr>
            <w:tcW w:w="7129" w:type="dxa"/>
          </w:tcPr>
          <w:p w14:paraId="09B16C23" w14:textId="45B83B25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Rozdzielnica n/n - zasilanie z </w:t>
            </w:r>
            <w:proofErr w:type="spellStart"/>
            <w:r w:rsidRPr="00EA4921">
              <w:rPr>
                <w:rFonts w:cstheme="minorHAnsi"/>
              </w:rPr>
              <w:t>trafo</w:t>
            </w:r>
            <w:proofErr w:type="spellEnd"/>
            <w:r w:rsidRPr="00EA4921">
              <w:rPr>
                <w:rFonts w:cstheme="minorHAnsi"/>
              </w:rPr>
              <w:t xml:space="preserve"> TR-2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499FC7AD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57B24FFB" w14:textId="77777777" w:rsidTr="00CB4490">
        <w:tc>
          <w:tcPr>
            <w:tcW w:w="946" w:type="dxa"/>
          </w:tcPr>
          <w:p w14:paraId="124536B6" w14:textId="392A9B4D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3</w:t>
            </w:r>
          </w:p>
        </w:tc>
        <w:tc>
          <w:tcPr>
            <w:tcW w:w="7129" w:type="dxa"/>
          </w:tcPr>
          <w:p w14:paraId="35C55B61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54E1060F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</w:p>
        </w:tc>
      </w:tr>
      <w:tr w:rsidR="00EA4921" w:rsidRPr="00EA4921" w14:paraId="74AB078C" w14:textId="77777777" w:rsidTr="00CB4490">
        <w:tc>
          <w:tcPr>
            <w:tcW w:w="946" w:type="dxa"/>
          </w:tcPr>
          <w:p w14:paraId="02BD6989" w14:textId="3294AF84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4</w:t>
            </w:r>
          </w:p>
        </w:tc>
        <w:tc>
          <w:tcPr>
            <w:tcW w:w="7129" w:type="dxa"/>
          </w:tcPr>
          <w:p w14:paraId="698E234A" w14:textId="3C3660A3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Rozdzielnica n/n - zasilanie z </w:t>
            </w:r>
            <w:proofErr w:type="spellStart"/>
            <w:r w:rsidRPr="00EA4921">
              <w:rPr>
                <w:rFonts w:cstheme="minorHAnsi"/>
              </w:rPr>
              <w:t>trafo</w:t>
            </w:r>
            <w:proofErr w:type="spellEnd"/>
            <w:r w:rsidRPr="00EA4921">
              <w:rPr>
                <w:rFonts w:cstheme="minorHAnsi"/>
              </w:rPr>
              <w:t xml:space="preserve"> TR-1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Zasilanie agregatu tymczasowego</w:t>
            </w:r>
            <w:r w:rsidR="00AD00DD" w:rsidRPr="00EA4921">
              <w:rPr>
                <w:rFonts w:cstheme="minorHAnsi"/>
              </w:rPr>
              <w:t>.</w:t>
            </w:r>
            <w:r w:rsidR="00AD00DD" w:rsidRPr="00EA4921">
              <w:rPr>
                <w:rFonts w:cstheme="minorHAnsi"/>
              </w:rPr>
              <w:br/>
              <w:t>Schemat ideowy.</w:t>
            </w:r>
          </w:p>
        </w:tc>
        <w:tc>
          <w:tcPr>
            <w:tcW w:w="1118" w:type="dxa"/>
          </w:tcPr>
          <w:p w14:paraId="72B3BEC9" w14:textId="12B3BBA3" w:rsidR="00CB4490" w:rsidRPr="00EA4921" w:rsidRDefault="00825792" w:rsidP="00825792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09EEF65" w14:textId="77777777" w:rsidTr="00CB4490">
        <w:tc>
          <w:tcPr>
            <w:tcW w:w="946" w:type="dxa"/>
          </w:tcPr>
          <w:p w14:paraId="27AD6BF3" w14:textId="0D1E2CEE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5</w:t>
            </w:r>
          </w:p>
        </w:tc>
        <w:tc>
          <w:tcPr>
            <w:tcW w:w="7129" w:type="dxa"/>
          </w:tcPr>
          <w:p w14:paraId="184DEEE0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086D3535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</w:p>
        </w:tc>
      </w:tr>
      <w:tr w:rsidR="00EA4921" w:rsidRPr="00EA4921" w14:paraId="57E4F94C" w14:textId="77777777" w:rsidTr="00CB4490">
        <w:tc>
          <w:tcPr>
            <w:tcW w:w="946" w:type="dxa"/>
          </w:tcPr>
          <w:p w14:paraId="7A1A6C29" w14:textId="59AE4EFF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</w:t>
            </w:r>
          </w:p>
        </w:tc>
        <w:tc>
          <w:tcPr>
            <w:tcW w:w="7129" w:type="dxa"/>
          </w:tcPr>
          <w:p w14:paraId="22EB93C8" w14:textId="15875605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n/n - zasilanie agregatu AG-1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55CDEC09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73416D33" w14:textId="77777777" w:rsidTr="00CB4490">
        <w:tc>
          <w:tcPr>
            <w:tcW w:w="946" w:type="dxa"/>
          </w:tcPr>
          <w:p w14:paraId="6FB15DF4" w14:textId="0F1970BF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7</w:t>
            </w:r>
          </w:p>
        </w:tc>
        <w:tc>
          <w:tcPr>
            <w:tcW w:w="7129" w:type="dxa"/>
          </w:tcPr>
          <w:p w14:paraId="646836FD" w14:textId="0FFC0D3B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n/n - zasilanie agregatu AG-2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156232BE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BB48A5D" w14:textId="77777777" w:rsidTr="00CB4490">
        <w:tc>
          <w:tcPr>
            <w:tcW w:w="946" w:type="dxa"/>
          </w:tcPr>
          <w:p w14:paraId="3A9C8181" w14:textId="5E06F646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8</w:t>
            </w:r>
          </w:p>
        </w:tc>
        <w:tc>
          <w:tcPr>
            <w:tcW w:w="7129" w:type="dxa"/>
          </w:tcPr>
          <w:p w14:paraId="1FD54C52" w14:textId="16A46FA0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n/n - zasilanie agregatu AG-3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591EBFE5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1AE8426" w14:textId="77777777" w:rsidTr="00CB4490">
        <w:tc>
          <w:tcPr>
            <w:tcW w:w="946" w:type="dxa"/>
          </w:tcPr>
          <w:p w14:paraId="50875688" w14:textId="4C22BFAF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9, 10</w:t>
            </w:r>
          </w:p>
        </w:tc>
        <w:tc>
          <w:tcPr>
            <w:tcW w:w="7129" w:type="dxa"/>
          </w:tcPr>
          <w:p w14:paraId="57F1B483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14184227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</w:p>
        </w:tc>
      </w:tr>
      <w:tr w:rsidR="00EA4921" w:rsidRPr="00EA4921" w14:paraId="67AC9D10" w14:textId="77777777" w:rsidTr="00CB4490">
        <w:tc>
          <w:tcPr>
            <w:tcW w:w="946" w:type="dxa"/>
          </w:tcPr>
          <w:p w14:paraId="45573D4C" w14:textId="6C2077C2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11</w:t>
            </w:r>
          </w:p>
        </w:tc>
        <w:tc>
          <w:tcPr>
            <w:tcW w:w="7129" w:type="dxa"/>
          </w:tcPr>
          <w:p w14:paraId="5221069D" w14:textId="170DF7F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analizatorów - SAS1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E</w:t>
            </w:r>
            <w:r w:rsidRPr="00EA4921">
              <w:rPr>
                <w:rFonts w:cstheme="minorHAnsi"/>
              </w:rPr>
              <w:t>lewacja i rozmieszczenie aparatów</w:t>
            </w:r>
            <w:r w:rsidR="00AD00DD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35967253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76D525C7" w14:textId="77777777" w:rsidTr="00CB4490">
        <w:tc>
          <w:tcPr>
            <w:tcW w:w="946" w:type="dxa"/>
          </w:tcPr>
          <w:p w14:paraId="05CC8A15" w14:textId="349F4FDA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12</w:t>
            </w:r>
          </w:p>
        </w:tc>
        <w:tc>
          <w:tcPr>
            <w:tcW w:w="7129" w:type="dxa"/>
          </w:tcPr>
          <w:p w14:paraId="2DA7D2C3" w14:textId="55CC3B5B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Szafka analizatorów - SAS2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Elewacja i rozmieszczenie aparatów</w:t>
            </w:r>
            <w:r w:rsidR="00AD00DD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233D0428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A0F2456" w14:textId="77777777" w:rsidTr="00CB4490">
        <w:tc>
          <w:tcPr>
            <w:tcW w:w="946" w:type="dxa"/>
          </w:tcPr>
          <w:p w14:paraId="381BEBAE" w14:textId="5EC73A21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13</w:t>
            </w:r>
          </w:p>
        </w:tc>
        <w:tc>
          <w:tcPr>
            <w:tcW w:w="7129" w:type="dxa"/>
          </w:tcPr>
          <w:p w14:paraId="1AE9A0DA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3247081E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</w:p>
        </w:tc>
      </w:tr>
      <w:tr w:rsidR="00EA4921" w:rsidRPr="00EA4921" w14:paraId="0F16A271" w14:textId="77777777" w:rsidTr="00CB4490">
        <w:tc>
          <w:tcPr>
            <w:tcW w:w="946" w:type="dxa"/>
          </w:tcPr>
          <w:p w14:paraId="6E7B0B9D" w14:textId="1C0DFF53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14</w:t>
            </w:r>
          </w:p>
        </w:tc>
        <w:tc>
          <w:tcPr>
            <w:tcW w:w="7129" w:type="dxa"/>
          </w:tcPr>
          <w:p w14:paraId="1A5E25B6" w14:textId="3F790834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Rozdzielnia zasilająca w budynku Trafo</w:t>
            </w:r>
            <w:r w:rsidR="00564C77" w:rsidRPr="00EA4921">
              <w:rPr>
                <w:rFonts w:cstheme="minorHAnsi"/>
              </w:rPr>
              <w:t>.</w:t>
            </w:r>
            <w:r w:rsidR="00564C77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Rozmieszczenie odpływów w pomieszczeniu RG</w:t>
            </w:r>
          </w:p>
        </w:tc>
        <w:tc>
          <w:tcPr>
            <w:tcW w:w="1118" w:type="dxa"/>
          </w:tcPr>
          <w:p w14:paraId="37D55B26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47D1E3EB" w14:textId="77777777" w:rsidTr="00CB4490">
        <w:tc>
          <w:tcPr>
            <w:tcW w:w="946" w:type="dxa"/>
          </w:tcPr>
          <w:p w14:paraId="2D731068" w14:textId="6008C5E1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15</w:t>
            </w:r>
          </w:p>
        </w:tc>
        <w:tc>
          <w:tcPr>
            <w:tcW w:w="7129" w:type="dxa"/>
          </w:tcPr>
          <w:p w14:paraId="4575CE0E" w14:textId="69FF10D1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SK 11/11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Elewacja</w:t>
            </w:r>
            <w:r w:rsidR="00564C77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5A7B50A6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7E972D12" w14:textId="77777777" w:rsidTr="00CB4490">
        <w:tc>
          <w:tcPr>
            <w:tcW w:w="946" w:type="dxa"/>
          </w:tcPr>
          <w:p w14:paraId="05ADC7E5" w14:textId="4B9C2174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16</w:t>
            </w:r>
          </w:p>
        </w:tc>
        <w:tc>
          <w:tcPr>
            <w:tcW w:w="7129" w:type="dxa"/>
          </w:tcPr>
          <w:p w14:paraId="5502DF50" w14:textId="109FFA38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SK 11/11</w:t>
            </w:r>
            <w:r w:rsidR="00564C77" w:rsidRPr="00EA4921">
              <w:rPr>
                <w:rFonts w:cstheme="minorHAnsi"/>
              </w:rPr>
              <w:t>.</w:t>
            </w:r>
            <w:r w:rsidR="00564C77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Rozmieszczenie - połączenia</w:t>
            </w:r>
          </w:p>
        </w:tc>
        <w:tc>
          <w:tcPr>
            <w:tcW w:w="1118" w:type="dxa"/>
          </w:tcPr>
          <w:p w14:paraId="6230A0D6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2A9950F" w14:textId="77777777" w:rsidTr="00CB4490">
        <w:tc>
          <w:tcPr>
            <w:tcW w:w="946" w:type="dxa"/>
          </w:tcPr>
          <w:p w14:paraId="1C4175E3" w14:textId="3FBC3B61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17 … 20</w:t>
            </w:r>
          </w:p>
        </w:tc>
        <w:tc>
          <w:tcPr>
            <w:tcW w:w="7129" w:type="dxa"/>
          </w:tcPr>
          <w:p w14:paraId="381FA6FD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4DE844F0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</w:p>
        </w:tc>
      </w:tr>
      <w:tr w:rsidR="00EA4921" w:rsidRPr="00EA4921" w14:paraId="0326997C" w14:textId="77777777" w:rsidTr="00CB4490">
        <w:tc>
          <w:tcPr>
            <w:tcW w:w="946" w:type="dxa"/>
          </w:tcPr>
          <w:p w14:paraId="6C8119DA" w14:textId="333EC2B8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21</w:t>
            </w:r>
          </w:p>
        </w:tc>
        <w:tc>
          <w:tcPr>
            <w:tcW w:w="7129" w:type="dxa"/>
          </w:tcPr>
          <w:p w14:paraId="036718E3" w14:textId="218E7931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główna RG-6/II</w:t>
            </w:r>
            <w:r w:rsidR="00AD00DD" w:rsidRPr="00EA4921">
              <w:rPr>
                <w:rFonts w:cstheme="minorHAnsi"/>
              </w:rPr>
              <w:t>.</w:t>
            </w:r>
            <w:r w:rsidR="00AD00DD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 xml:space="preserve">Zasilanie szaf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  <w:r w:rsidRPr="00EA4921">
              <w:rPr>
                <w:rFonts w:cstheme="minorHAnsi"/>
              </w:rPr>
              <w:t xml:space="preserve"> i SPA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193436CA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479080C7" w14:textId="77777777" w:rsidTr="00CB4490">
        <w:tc>
          <w:tcPr>
            <w:tcW w:w="946" w:type="dxa"/>
          </w:tcPr>
          <w:p w14:paraId="1DE8BE61" w14:textId="09C0D574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22</w:t>
            </w:r>
          </w:p>
        </w:tc>
        <w:tc>
          <w:tcPr>
            <w:tcW w:w="7129" w:type="dxa"/>
          </w:tcPr>
          <w:p w14:paraId="0DCB3634" w14:textId="3BDCE253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Szafka </w:t>
            </w:r>
            <w:proofErr w:type="spellStart"/>
            <w:r w:rsidRPr="00EA4921">
              <w:rPr>
                <w:rFonts w:cstheme="minorHAnsi"/>
              </w:rPr>
              <w:t>SPo-Gn</w:t>
            </w:r>
            <w:proofErr w:type="spellEnd"/>
            <w:r w:rsidRPr="00EA4921">
              <w:rPr>
                <w:rFonts w:cstheme="minorHAnsi"/>
              </w:rPr>
              <w:t xml:space="preserve"> </w:t>
            </w:r>
            <w:r w:rsidR="00564C77" w:rsidRPr="00EA4921">
              <w:rPr>
                <w:rFonts w:cstheme="minorHAnsi"/>
              </w:rPr>
              <w:t>–</w:t>
            </w:r>
            <w:r w:rsidRPr="00EA4921">
              <w:rPr>
                <w:rFonts w:cstheme="minorHAnsi"/>
              </w:rPr>
              <w:t xml:space="preserve"> zasilania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23B73C49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41367828" w14:textId="77777777" w:rsidTr="00CB4490">
        <w:tc>
          <w:tcPr>
            <w:tcW w:w="946" w:type="dxa"/>
          </w:tcPr>
          <w:p w14:paraId="07527785" w14:textId="45C976FE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23</w:t>
            </w:r>
          </w:p>
        </w:tc>
        <w:tc>
          <w:tcPr>
            <w:tcW w:w="7129" w:type="dxa"/>
          </w:tcPr>
          <w:p w14:paraId="0BFC36E8" w14:textId="0BFE2728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SPo-St</w:t>
            </w:r>
            <w:proofErr w:type="spellEnd"/>
            <w:r w:rsidRPr="00EA4921">
              <w:rPr>
                <w:rFonts w:cstheme="minorHAnsi"/>
              </w:rPr>
              <w:t xml:space="preserve"> </w:t>
            </w:r>
            <w:r w:rsidR="00564C77" w:rsidRPr="00EA4921">
              <w:rPr>
                <w:rFonts w:cstheme="minorHAnsi"/>
              </w:rPr>
              <w:t>–</w:t>
            </w:r>
            <w:r w:rsidRPr="00EA4921">
              <w:rPr>
                <w:rFonts w:cstheme="minorHAnsi"/>
              </w:rPr>
              <w:t xml:space="preserve"> zasilania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D00DD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6C52D807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73D96E6" w14:textId="77777777" w:rsidTr="00CB4490">
        <w:tc>
          <w:tcPr>
            <w:tcW w:w="946" w:type="dxa"/>
          </w:tcPr>
          <w:p w14:paraId="77813DCF" w14:textId="1FC1817F" w:rsidR="00163437" w:rsidRPr="00EA4921" w:rsidRDefault="00163437" w:rsidP="00163437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24 a.1</w:t>
            </w:r>
          </w:p>
        </w:tc>
        <w:tc>
          <w:tcPr>
            <w:tcW w:w="7129" w:type="dxa"/>
          </w:tcPr>
          <w:p w14:paraId="32F54616" w14:textId="5D91A01B" w:rsidR="00163437" w:rsidRPr="00EA4921" w:rsidRDefault="00163437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SPo-St</w:t>
            </w:r>
            <w:proofErr w:type="spellEnd"/>
            <w:r w:rsidRPr="00EA4921">
              <w:rPr>
                <w:rFonts w:cstheme="minorHAnsi"/>
              </w:rPr>
              <w:t xml:space="preserve"> – zasilanie 24V DC - cz. 1.</w:t>
            </w:r>
            <w:r w:rsidRPr="00EA4921">
              <w:rPr>
                <w:rFonts w:cstheme="minorHAnsi"/>
              </w:rPr>
              <w:br/>
              <w:t>Schemat ideowy.</w:t>
            </w:r>
          </w:p>
        </w:tc>
        <w:tc>
          <w:tcPr>
            <w:tcW w:w="1118" w:type="dxa"/>
          </w:tcPr>
          <w:p w14:paraId="2299F44B" w14:textId="36B803C6" w:rsidR="00163437" w:rsidRPr="00EA4921" w:rsidRDefault="00163437" w:rsidP="00163437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1FA9AC3D" w14:textId="77777777" w:rsidTr="00CB4490">
        <w:tc>
          <w:tcPr>
            <w:tcW w:w="946" w:type="dxa"/>
          </w:tcPr>
          <w:p w14:paraId="51D38989" w14:textId="4C75A636" w:rsidR="00163437" w:rsidRPr="00EA4921" w:rsidRDefault="00163437" w:rsidP="00163437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24 a.2</w:t>
            </w:r>
          </w:p>
        </w:tc>
        <w:tc>
          <w:tcPr>
            <w:tcW w:w="7129" w:type="dxa"/>
          </w:tcPr>
          <w:p w14:paraId="3B502F9A" w14:textId="587632F1" w:rsidR="00163437" w:rsidRPr="00EA4921" w:rsidRDefault="00163437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</w:t>
            </w:r>
            <w:proofErr w:type="spellStart"/>
            <w:r w:rsidRPr="00EA4921">
              <w:rPr>
                <w:rFonts w:cstheme="minorHAnsi"/>
              </w:rPr>
              <w:t>SPo-St</w:t>
            </w:r>
            <w:proofErr w:type="spellEnd"/>
            <w:r w:rsidRPr="00EA4921">
              <w:rPr>
                <w:rFonts w:cstheme="minorHAnsi"/>
              </w:rPr>
              <w:t xml:space="preserve"> – zasilanie 24V DC - cz. 2.</w:t>
            </w:r>
            <w:r w:rsidRPr="00EA4921">
              <w:rPr>
                <w:rFonts w:cstheme="minorHAnsi"/>
              </w:rPr>
              <w:br/>
              <w:t>Schemat ideowy.</w:t>
            </w:r>
          </w:p>
        </w:tc>
        <w:tc>
          <w:tcPr>
            <w:tcW w:w="1118" w:type="dxa"/>
          </w:tcPr>
          <w:p w14:paraId="0E3EF0D4" w14:textId="498D32C6" w:rsidR="00163437" w:rsidRPr="00EA4921" w:rsidRDefault="00163437" w:rsidP="00163437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20CFDC6" w14:textId="77777777" w:rsidTr="00CB4490">
        <w:tc>
          <w:tcPr>
            <w:tcW w:w="946" w:type="dxa"/>
          </w:tcPr>
          <w:p w14:paraId="31BFBE34" w14:textId="1AD76662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25</w:t>
            </w:r>
          </w:p>
        </w:tc>
        <w:tc>
          <w:tcPr>
            <w:tcW w:w="7129" w:type="dxa"/>
          </w:tcPr>
          <w:p w14:paraId="477F581E" w14:textId="694908DD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Pomiary temperatury i przepływu wody lodowej</w:t>
            </w:r>
            <w:r w:rsidR="00264BEF" w:rsidRPr="00EA4921">
              <w:rPr>
                <w:rFonts w:cstheme="minorHAnsi"/>
              </w:rPr>
              <w:t xml:space="preserve"> - </w:t>
            </w:r>
            <w:r w:rsidRPr="00EA4921">
              <w:rPr>
                <w:rFonts w:cstheme="minorHAnsi"/>
              </w:rPr>
              <w:t>Agregat AG-1</w:t>
            </w:r>
            <w:r w:rsidR="00C50685" w:rsidRPr="00EA4921">
              <w:rPr>
                <w:rFonts w:cstheme="minorHAnsi"/>
              </w:rPr>
              <w:t>.</w:t>
            </w:r>
            <w:r w:rsidR="00C50685" w:rsidRPr="00EA4921">
              <w:rPr>
                <w:rFonts w:cstheme="minorHAnsi"/>
              </w:rPr>
              <w:br/>
            </w:r>
            <w:r w:rsidR="00264BEF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5534B4E8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19DC8722" w14:textId="77777777" w:rsidTr="00CB4490">
        <w:tc>
          <w:tcPr>
            <w:tcW w:w="946" w:type="dxa"/>
          </w:tcPr>
          <w:p w14:paraId="325733C7" w14:textId="547F8DB3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26</w:t>
            </w:r>
          </w:p>
        </w:tc>
        <w:tc>
          <w:tcPr>
            <w:tcW w:w="7129" w:type="dxa"/>
          </w:tcPr>
          <w:p w14:paraId="20C91C8F" w14:textId="6C60CB98" w:rsidR="00CB4490" w:rsidRPr="00EA4921" w:rsidRDefault="00C50685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Pomiary temperatury i przepływu wody lodowej - Agregat AG-2.</w:t>
            </w:r>
            <w:r w:rsidRPr="00EA4921">
              <w:rPr>
                <w:rFonts w:cstheme="minorHAnsi"/>
              </w:rPr>
              <w:br/>
              <w:t>Schemat ideowy.</w:t>
            </w:r>
          </w:p>
        </w:tc>
        <w:tc>
          <w:tcPr>
            <w:tcW w:w="1118" w:type="dxa"/>
          </w:tcPr>
          <w:p w14:paraId="23BCB79B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76C54C10" w14:textId="77777777" w:rsidTr="00CB4490">
        <w:tc>
          <w:tcPr>
            <w:tcW w:w="946" w:type="dxa"/>
          </w:tcPr>
          <w:p w14:paraId="7736A6D2" w14:textId="3C6BEC89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27</w:t>
            </w:r>
          </w:p>
        </w:tc>
        <w:tc>
          <w:tcPr>
            <w:tcW w:w="7129" w:type="dxa"/>
          </w:tcPr>
          <w:p w14:paraId="6D9BBD68" w14:textId="7AE65A7F" w:rsidR="00CB4490" w:rsidRPr="00EA4921" w:rsidRDefault="00C50685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Pomiary temperatury i przepływu wody lodowej - Agregat AG-3.</w:t>
            </w:r>
            <w:r w:rsidRPr="00EA4921">
              <w:rPr>
                <w:rFonts w:cstheme="minorHAnsi"/>
              </w:rPr>
              <w:br/>
              <w:t>Schemat ideowy.</w:t>
            </w:r>
          </w:p>
        </w:tc>
        <w:tc>
          <w:tcPr>
            <w:tcW w:w="1118" w:type="dxa"/>
          </w:tcPr>
          <w:p w14:paraId="3D837250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0E14C2B" w14:textId="77777777" w:rsidTr="00CB4490">
        <w:tc>
          <w:tcPr>
            <w:tcW w:w="946" w:type="dxa"/>
          </w:tcPr>
          <w:p w14:paraId="617E17E7" w14:textId="135E1BD0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28</w:t>
            </w:r>
          </w:p>
        </w:tc>
        <w:tc>
          <w:tcPr>
            <w:tcW w:w="7129" w:type="dxa"/>
          </w:tcPr>
          <w:p w14:paraId="59320EE7" w14:textId="311A2A8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</w:rPr>
              <w:t xml:space="preserve">Szafka pośrednicząca </w:t>
            </w:r>
            <w:proofErr w:type="spellStart"/>
            <w:r w:rsidRPr="00EA4921">
              <w:rPr>
                <w:rFonts w:cstheme="minorHAnsi"/>
              </w:rPr>
              <w:t>SPo</w:t>
            </w:r>
            <w:proofErr w:type="spellEnd"/>
            <w:r w:rsidRPr="00EA4921">
              <w:rPr>
                <w:rFonts w:cstheme="minorHAnsi"/>
              </w:rPr>
              <w:t xml:space="preserve"> - kable rezerwowe</w:t>
            </w:r>
            <w:r w:rsidR="00A77692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A77692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775E8A01" w14:textId="61825803" w:rsidR="00CB4490" w:rsidRPr="00EA4921" w:rsidRDefault="00825792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6C84829" w14:textId="77777777" w:rsidTr="00CB4490">
        <w:tc>
          <w:tcPr>
            <w:tcW w:w="946" w:type="dxa"/>
          </w:tcPr>
          <w:p w14:paraId="488B656D" w14:textId="1C5DBE73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29</w:t>
            </w:r>
          </w:p>
        </w:tc>
        <w:tc>
          <w:tcPr>
            <w:tcW w:w="7129" w:type="dxa"/>
          </w:tcPr>
          <w:p w14:paraId="2A5798CF" w14:textId="5359742E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</w:rPr>
              <w:t>Szafka pośrednicząca S</w:t>
            </w:r>
            <w:r w:rsidR="00A77692" w:rsidRPr="00EA4921">
              <w:rPr>
                <w:rFonts w:cstheme="minorHAnsi"/>
              </w:rPr>
              <w:t>p</w:t>
            </w:r>
            <w:r w:rsidRPr="00EA4921">
              <w:rPr>
                <w:rFonts w:cstheme="minorHAnsi"/>
              </w:rPr>
              <w:t>o</w:t>
            </w:r>
            <w:r w:rsidR="00A77692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Elewacja</w:t>
            </w:r>
            <w:r w:rsidR="00A77692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4DD1DAEB" w14:textId="5B14EAB3" w:rsidR="00CB4490" w:rsidRPr="00EA4921" w:rsidRDefault="00825792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1E232BC7" w14:textId="77777777" w:rsidTr="00CB4490">
        <w:tc>
          <w:tcPr>
            <w:tcW w:w="946" w:type="dxa"/>
          </w:tcPr>
          <w:p w14:paraId="5474A37C" w14:textId="53600AFB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30 a.1</w:t>
            </w:r>
          </w:p>
        </w:tc>
        <w:tc>
          <w:tcPr>
            <w:tcW w:w="7129" w:type="dxa"/>
          </w:tcPr>
          <w:p w14:paraId="5BB24914" w14:textId="2A55E3D3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</w:rPr>
              <w:t>Szafka pośrednicząca S</w:t>
            </w:r>
            <w:r w:rsidR="00A77692" w:rsidRPr="00EA4921">
              <w:rPr>
                <w:rFonts w:cstheme="minorHAnsi"/>
              </w:rPr>
              <w:t>p</w:t>
            </w:r>
            <w:r w:rsidRPr="00EA4921">
              <w:rPr>
                <w:rFonts w:cstheme="minorHAnsi"/>
              </w:rPr>
              <w:t>o</w:t>
            </w:r>
            <w:r w:rsidR="00A77692" w:rsidRPr="00EA4921">
              <w:rPr>
                <w:rFonts w:cstheme="minorHAnsi"/>
              </w:rPr>
              <w:t>.</w:t>
            </w:r>
            <w:r w:rsidR="00A77692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Rozmieszczenie</w:t>
            </w:r>
            <w:r w:rsidR="00A77692" w:rsidRPr="00EA4921">
              <w:rPr>
                <w:rFonts w:cstheme="minorHAnsi"/>
              </w:rPr>
              <w:t xml:space="preserve"> - </w:t>
            </w:r>
            <w:r w:rsidRPr="00EA4921">
              <w:rPr>
                <w:rFonts w:cstheme="minorHAnsi"/>
              </w:rPr>
              <w:t>widok po otwarciu drzwi zewnętrznych</w:t>
            </w:r>
            <w:r w:rsidR="00A77692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645B5044" w14:textId="690AACC3" w:rsidR="00CB4490" w:rsidRPr="00EA4921" w:rsidRDefault="00825792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8E67185" w14:textId="77777777" w:rsidTr="00CB4490">
        <w:tc>
          <w:tcPr>
            <w:tcW w:w="946" w:type="dxa"/>
          </w:tcPr>
          <w:p w14:paraId="76686D5D" w14:textId="26922AC8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30 a.2</w:t>
            </w:r>
          </w:p>
        </w:tc>
        <w:tc>
          <w:tcPr>
            <w:tcW w:w="7129" w:type="dxa"/>
          </w:tcPr>
          <w:p w14:paraId="0E18AF59" w14:textId="72510C68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</w:rPr>
              <w:t>Szafka pośrednicząca S</w:t>
            </w:r>
            <w:r w:rsidR="00A77692" w:rsidRPr="00EA4921">
              <w:rPr>
                <w:rFonts w:cstheme="minorHAnsi"/>
              </w:rPr>
              <w:t>p</w:t>
            </w:r>
            <w:r w:rsidRPr="00EA4921">
              <w:rPr>
                <w:rFonts w:cstheme="minorHAnsi"/>
              </w:rPr>
              <w:t>o</w:t>
            </w:r>
            <w:r w:rsidR="00A77692" w:rsidRPr="00EA4921">
              <w:rPr>
                <w:rFonts w:cstheme="minorHAnsi"/>
              </w:rPr>
              <w:t>.</w:t>
            </w:r>
            <w:r w:rsidR="00A77692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Rozmieszczenie</w:t>
            </w:r>
            <w:r w:rsidR="00A77692" w:rsidRPr="00EA4921">
              <w:rPr>
                <w:rFonts w:cstheme="minorHAnsi"/>
              </w:rPr>
              <w:t xml:space="preserve"> - </w:t>
            </w:r>
            <w:r w:rsidRPr="00EA4921">
              <w:rPr>
                <w:rFonts w:cstheme="minorHAnsi"/>
              </w:rPr>
              <w:t>widok po otwarciu drzwi wewnętrznych</w:t>
            </w:r>
            <w:r w:rsidR="00A77692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3020799E" w14:textId="6AF08769" w:rsidR="00CB4490" w:rsidRPr="00EA4921" w:rsidRDefault="00825792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3FD188A1" w14:textId="77777777" w:rsidTr="00CB4490">
        <w:tc>
          <w:tcPr>
            <w:tcW w:w="946" w:type="dxa"/>
          </w:tcPr>
          <w:p w14:paraId="30BB2445" w14:textId="50800E33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31 a.1</w:t>
            </w:r>
          </w:p>
        </w:tc>
        <w:tc>
          <w:tcPr>
            <w:tcW w:w="7129" w:type="dxa"/>
          </w:tcPr>
          <w:p w14:paraId="57B3A924" w14:textId="18A2B13F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 xml:space="preserve">Szafa SPA </w:t>
            </w:r>
            <w:r w:rsidR="005C7998" w:rsidRPr="00EA4921">
              <w:rPr>
                <w:rFonts w:cstheme="minorHAnsi"/>
              </w:rPr>
              <w:t>–</w:t>
            </w:r>
            <w:r w:rsidRPr="00EA4921">
              <w:rPr>
                <w:rFonts w:cstheme="minorHAnsi"/>
              </w:rPr>
              <w:t xml:space="preserve"> zasilania</w:t>
            </w:r>
            <w:r w:rsidR="005C7998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5C7998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3FCD3E08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7A42C809" w14:textId="77777777" w:rsidTr="00CB4490">
        <w:tc>
          <w:tcPr>
            <w:tcW w:w="946" w:type="dxa"/>
          </w:tcPr>
          <w:p w14:paraId="57FFE6B1" w14:textId="5BADA8AC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31 a.2</w:t>
            </w:r>
          </w:p>
        </w:tc>
        <w:tc>
          <w:tcPr>
            <w:tcW w:w="7129" w:type="dxa"/>
          </w:tcPr>
          <w:p w14:paraId="7C300F0A" w14:textId="7E04625E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 – zasilania</w:t>
            </w:r>
            <w:r w:rsidR="005C7998" w:rsidRPr="00EA4921">
              <w:rPr>
                <w:rFonts w:cstheme="minorHAnsi"/>
              </w:rPr>
              <w:t>.</w:t>
            </w:r>
            <w:r w:rsidR="005C7998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Pompy wody lodowej</w:t>
            </w:r>
            <w:r w:rsidR="005C7998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5C7998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40E3B27A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46F7AED6" w14:textId="77777777" w:rsidTr="00CB4490">
        <w:tc>
          <w:tcPr>
            <w:tcW w:w="946" w:type="dxa"/>
          </w:tcPr>
          <w:p w14:paraId="7909E0D5" w14:textId="302CA8C6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32</w:t>
            </w:r>
          </w:p>
        </w:tc>
        <w:tc>
          <w:tcPr>
            <w:tcW w:w="7129" w:type="dxa"/>
          </w:tcPr>
          <w:p w14:paraId="5AD29153" w14:textId="6E43C2C1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Szafa SPA - zasilania 230V AC i 24V DC</w:t>
            </w:r>
            <w:r w:rsidR="005C7998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5C7998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2828F97B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C32AEDE" w14:textId="77777777" w:rsidTr="00CB4490">
        <w:tc>
          <w:tcPr>
            <w:tcW w:w="946" w:type="dxa"/>
          </w:tcPr>
          <w:p w14:paraId="4E820C75" w14:textId="3C53890C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33</w:t>
            </w:r>
          </w:p>
        </w:tc>
        <w:tc>
          <w:tcPr>
            <w:tcW w:w="7129" w:type="dxa"/>
          </w:tcPr>
          <w:p w14:paraId="51F62D1E" w14:textId="1AE04B6D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wody lodowej – 1</w:t>
            </w:r>
            <w:r w:rsidR="005C7998" w:rsidRPr="00EA4921">
              <w:rPr>
                <w:rFonts w:cstheme="minorHAnsi"/>
              </w:rPr>
              <w:t>.</w:t>
            </w:r>
            <w:r w:rsidR="005C7998" w:rsidRPr="00EA4921">
              <w:rPr>
                <w:rFonts w:cstheme="minorHAnsi"/>
              </w:rPr>
              <w:br/>
            </w:r>
            <w:r w:rsidR="00631050" w:rsidRPr="00EA4921">
              <w:rPr>
                <w:rFonts w:cstheme="minorHAnsi"/>
              </w:rPr>
              <w:t>S</w:t>
            </w:r>
            <w:r w:rsidRPr="00EA4921">
              <w:rPr>
                <w:rFonts w:cstheme="minorHAnsi"/>
              </w:rPr>
              <w:t>terowanie</w:t>
            </w:r>
            <w:r w:rsidR="00631050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5C7998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31B79DEF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71771AB" w14:textId="77777777" w:rsidTr="00CB4490">
        <w:tc>
          <w:tcPr>
            <w:tcW w:w="946" w:type="dxa"/>
          </w:tcPr>
          <w:p w14:paraId="0A228A70" w14:textId="6BBD7862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34</w:t>
            </w:r>
          </w:p>
        </w:tc>
        <w:tc>
          <w:tcPr>
            <w:tcW w:w="7129" w:type="dxa"/>
          </w:tcPr>
          <w:p w14:paraId="0483A680" w14:textId="79E7E419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wody lodowej – 2</w:t>
            </w:r>
            <w:r w:rsidR="005C7998" w:rsidRPr="00EA4921">
              <w:rPr>
                <w:rFonts w:cstheme="minorHAnsi"/>
              </w:rPr>
              <w:t>.</w:t>
            </w:r>
            <w:r w:rsidR="005C7998" w:rsidRPr="00EA4921">
              <w:rPr>
                <w:rFonts w:cstheme="minorHAnsi"/>
              </w:rPr>
              <w:br/>
              <w:t>S</w:t>
            </w:r>
            <w:r w:rsidRPr="00EA4921">
              <w:rPr>
                <w:rFonts w:cstheme="minorHAnsi"/>
              </w:rPr>
              <w:t>terowanie</w:t>
            </w:r>
            <w:r w:rsidR="00631050" w:rsidRPr="00EA4921">
              <w:rPr>
                <w:rFonts w:cstheme="minorHAnsi"/>
              </w:rPr>
              <w:t>.</w:t>
            </w:r>
            <w:r w:rsidR="00631050" w:rsidRPr="00EA4921">
              <w:rPr>
                <w:rFonts w:cstheme="minorHAnsi"/>
              </w:rPr>
              <w:br/>
            </w:r>
            <w:r w:rsidR="005C7998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4A9C3E86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3FDC91C4" w14:textId="77777777" w:rsidTr="00CB4490">
        <w:tc>
          <w:tcPr>
            <w:tcW w:w="946" w:type="dxa"/>
          </w:tcPr>
          <w:p w14:paraId="7AC4CFCD" w14:textId="5EC03E70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35</w:t>
            </w:r>
          </w:p>
        </w:tc>
        <w:tc>
          <w:tcPr>
            <w:tcW w:w="7129" w:type="dxa"/>
          </w:tcPr>
          <w:p w14:paraId="420C8274" w14:textId="2A523D00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Pompa wody lodowej – 3</w:t>
            </w:r>
            <w:r w:rsidR="00631050" w:rsidRPr="00EA4921">
              <w:rPr>
                <w:rFonts w:cstheme="minorHAnsi"/>
              </w:rPr>
              <w:t>.</w:t>
            </w:r>
            <w:r w:rsidR="00631050" w:rsidRPr="00EA4921">
              <w:rPr>
                <w:rFonts w:cstheme="minorHAnsi"/>
              </w:rPr>
              <w:br/>
              <w:t>S</w:t>
            </w:r>
            <w:r w:rsidRPr="00EA4921">
              <w:rPr>
                <w:rFonts w:cstheme="minorHAnsi"/>
              </w:rPr>
              <w:t>terowanie</w:t>
            </w:r>
            <w:r w:rsidR="00631050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5C7998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099BFA43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3D9FAB8D" w14:textId="77777777" w:rsidTr="00CB4490">
        <w:tc>
          <w:tcPr>
            <w:tcW w:w="946" w:type="dxa"/>
          </w:tcPr>
          <w:p w14:paraId="4228FB8A" w14:textId="10282BD4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lastRenderedPageBreak/>
              <w:t>36</w:t>
            </w:r>
          </w:p>
        </w:tc>
        <w:tc>
          <w:tcPr>
            <w:tcW w:w="7129" w:type="dxa"/>
          </w:tcPr>
          <w:p w14:paraId="3319B13B" w14:textId="7A19422D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Pomiary temperatury i przepływu wody lodowej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5C7998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4FEC770A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5967C435" w14:textId="77777777" w:rsidTr="00CB4490">
        <w:tc>
          <w:tcPr>
            <w:tcW w:w="946" w:type="dxa"/>
          </w:tcPr>
          <w:p w14:paraId="3193A76C" w14:textId="70260F06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37</w:t>
            </w:r>
          </w:p>
        </w:tc>
        <w:tc>
          <w:tcPr>
            <w:tcW w:w="7129" w:type="dxa"/>
          </w:tcPr>
          <w:p w14:paraId="58BBDB33" w14:textId="20153495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Regulacja ciśnienia dyspozycyjnego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2F3A77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417C5222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6DA5215B" w14:textId="77777777" w:rsidTr="00CB4490">
        <w:tc>
          <w:tcPr>
            <w:tcW w:w="946" w:type="dxa"/>
          </w:tcPr>
          <w:p w14:paraId="367F50AC" w14:textId="7F1B3D0E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38</w:t>
            </w:r>
          </w:p>
        </w:tc>
        <w:tc>
          <w:tcPr>
            <w:tcW w:w="7129" w:type="dxa"/>
          </w:tcPr>
          <w:p w14:paraId="1334BEA7" w14:textId="5EE4042C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Sygnalizacja ciśnienia MIN w obiegach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2F3A77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5696AE2F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14A69B7C" w14:textId="77777777" w:rsidTr="00CB4490">
        <w:tc>
          <w:tcPr>
            <w:tcW w:w="946" w:type="dxa"/>
          </w:tcPr>
          <w:p w14:paraId="612E7EBB" w14:textId="5302473C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39</w:t>
            </w:r>
          </w:p>
        </w:tc>
        <w:tc>
          <w:tcPr>
            <w:tcW w:w="7129" w:type="dxa"/>
          </w:tcPr>
          <w:p w14:paraId="03930334" w14:textId="08F71B8C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Pomiar temperatury zewnętrznej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2F3A77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0E3EA758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1E3AF04A" w14:textId="77777777" w:rsidTr="00CB4490">
        <w:tc>
          <w:tcPr>
            <w:tcW w:w="946" w:type="dxa"/>
          </w:tcPr>
          <w:p w14:paraId="13B0A3AE" w14:textId="19739A19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40 … 44</w:t>
            </w:r>
          </w:p>
        </w:tc>
        <w:tc>
          <w:tcPr>
            <w:tcW w:w="7129" w:type="dxa"/>
          </w:tcPr>
          <w:p w14:paraId="11BCC440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4AEA6BEB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</w:p>
        </w:tc>
      </w:tr>
      <w:tr w:rsidR="00EA4921" w:rsidRPr="00EA4921" w14:paraId="19E9B83C" w14:textId="77777777" w:rsidTr="00CB4490">
        <w:tc>
          <w:tcPr>
            <w:tcW w:w="946" w:type="dxa"/>
          </w:tcPr>
          <w:p w14:paraId="0ECCDDF0" w14:textId="02EB67A2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45</w:t>
            </w:r>
          </w:p>
        </w:tc>
        <w:tc>
          <w:tcPr>
            <w:tcW w:w="7129" w:type="dxa"/>
          </w:tcPr>
          <w:p w14:paraId="63F42F35" w14:textId="3E55AEC8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Sieć połączeń komunikacyjnych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</w:r>
            <w:r w:rsidR="002F3A77" w:rsidRPr="00EA4921">
              <w:rPr>
                <w:rFonts w:cstheme="minorHAnsi"/>
              </w:rPr>
              <w:t>Schemat ideowy.</w:t>
            </w:r>
          </w:p>
        </w:tc>
        <w:tc>
          <w:tcPr>
            <w:tcW w:w="1118" w:type="dxa"/>
          </w:tcPr>
          <w:p w14:paraId="5ED7DA97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3AF30C63" w14:textId="77777777" w:rsidTr="00CB4490">
        <w:tc>
          <w:tcPr>
            <w:tcW w:w="946" w:type="dxa"/>
          </w:tcPr>
          <w:p w14:paraId="6D76617F" w14:textId="1BF36E52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46 … 50</w:t>
            </w:r>
          </w:p>
        </w:tc>
        <w:tc>
          <w:tcPr>
            <w:tcW w:w="7129" w:type="dxa"/>
          </w:tcPr>
          <w:p w14:paraId="4D741786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07DCC15F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</w:p>
        </w:tc>
      </w:tr>
      <w:tr w:rsidR="00EA4921" w:rsidRPr="00EA4921" w14:paraId="7FDCF59B" w14:textId="77777777" w:rsidTr="00CB4490">
        <w:tc>
          <w:tcPr>
            <w:tcW w:w="946" w:type="dxa"/>
          </w:tcPr>
          <w:p w14:paraId="03A5BDD8" w14:textId="64DC09AB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51</w:t>
            </w:r>
          </w:p>
        </w:tc>
        <w:tc>
          <w:tcPr>
            <w:tcW w:w="7129" w:type="dxa"/>
          </w:tcPr>
          <w:p w14:paraId="0DEA7E18" w14:textId="5627CD16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/ szafa pomp wody lodowej SPA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Elewacja</w:t>
            </w:r>
            <w:r w:rsidR="002F3A77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6BBAFF31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E1D673E" w14:textId="77777777" w:rsidTr="00CB4490">
        <w:tc>
          <w:tcPr>
            <w:tcW w:w="946" w:type="dxa"/>
          </w:tcPr>
          <w:p w14:paraId="66C1E085" w14:textId="686BD9B5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52</w:t>
            </w:r>
          </w:p>
        </w:tc>
        <w:tc>
          <w:tcPr>
            <w:tcW w:w="7129" w:type="dxa"/>
          </w:tcPr>
          <w:p w14:paraId="2699757B" w14:textId="11230D23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/ szafa pomp wody lodowej SPA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Rozmieszczenie aparatów</w:t>
            </w:r>
            <w:r w:rsidR="002F3A77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79B0C909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5E7DB15" w14:textId="77777777" w:rsidTr="00CB4490">
        <w:tc>
          <w:tcPr>
            <w:tcW w:w="946" w:type="dxa"/>
          </w:tcPr>
          <w:p w14:paraId="162979E1" w14:textId="0C8BE6E0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53</w:t>
            </w:r>
          </w:p>
        </w:tc>
        <w:tc>
          <w:tcPr>
            <w:tcW w:w="7129" w:type="dxa"/>
          </w:tcPr>
          <w:p w14:paraId="59187416" w14:textId="41E0DBB2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główna RG-6/II</w:t>
            </w:r>
            <w:r w:rsidR="002F3A77" w:rsidRPr="00EA4921">
              <w:rPr>
                <w:rFonts w:cstheme="minorHAnsi"/>
              </w:rPr>
              <w:t>.</w:t>
            </w:r>
            <w:r w:rsidR="002F3A77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Elewacja</w:t>
            </w:r>
            <w:r w:rsidR="002F3A77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62738CA7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8AB9330" w14:textId="77777777" w:rsidTr="00CB4490">
        <w:tc>
          <w:tcPr>
            <w:tcW w:w="946" w:type="dxa"/>
          </w:tcPr>
          <w:p w14:paraId="56D06A89" w14:textId="6E24C4FD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54</w:t>
            </w:r>
          </w:p>
        </w:tc>
        <w:tc>
          <w:tcPr>
            <w:tcW w:w="7129" w:type="dxa"/>
          </w:tcPr>
          <w:p w14:paraId="7E2A4C55" w14:textId="04A882AA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Rozdzielnica główna RG-6/II</w:t>
            </w:r>
            <w:r w:rsidR="002F3A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Rozmieszczenie aparatów</w:t>
            </w:r>
            <w:r w:rsidR="002F3A77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40F4C162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3BA9D285" w14:textId="77777777" w:rsidTr="00CB4490">
        <w:tc>
          <w:tcPr>
            <w:tcW w:w="946" w:type="dxa"/>
          </w:tcPr>
          <w:p w14:paraId="287244C4" w14:textId="27106DA7" w:rsidR="00CB4490" w:rsidRPr="00EA4921" w:rsidRDefault="007C6ED4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55</w:t>
            </w:r>
            <w:r w:rsidR="00447590" w:rsidRPr="00EA4921">
              <w:rPr>
                <w:rFonts w:cstheme="minorHAnsi"/>
                <w:i/>
                <w:iCs/>
              </w:rPr>
              <w:t xml:space="preserve"> </w:t>
            </w:r>
            <w:r w:rsidRPr="00EA4921">
              <w:rPr>
                <w:rFonts w:cstheme="minorHAnsi"/>
                <w:i/>
                <w:iCs/>
              </w:rPr>
              <w:t>…</w:t>
            </w:r>
            <w:r w:rsidR="00447590" w:rsidRPr="00EA4921">
              <w:rPr>
                <w:rFonts w:cstheme="minorHAnsi"/>
                <w:i/>
                <w:iCs/>
              </w:rPr>
              <w:t xml:space="preserve"> </w:t>
            </w:r>
            <w:r w:rsidRPr="00EA4921">
              <w:rPr>
                <w:rFonts w:cstheme="minorHAnsi"/>
                <w:i/>
                <w:iCs/>
              </w:rPr>
              <w:t>60</w:t>
            </w:r>
          </w:p>
        </w:tc>
        <w:tc>
          <w:tcPr>
            <w:tcW w:w="7129" w:type="dxa"/>
          </w:tcPr>
          <w:p w14:paraId="305151FD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6A6EE73C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</w:p>
        </w:tc>
      </w:tr>
      <w:tr w:rsidR="00EA4921" w:rsidRPr="00EA4921" w14:paraId="44AD0B22" w14:textId="77777777" w:rsidTr="00CB4490">
        <w:tc>
          <w:tcPr>
            <w:tcW w:w="946" w:type="dxa"/>
          </w:tcPr>
          <w:p w14:paraId="6449FE6F" w14:textId="622C865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61</w:t>
            </w:r>
          </w:p>
        </w:tc>
        <w:tc>
          <w:tcPr>
            <w:tcW w:w="7129" w:type="dxa"/>
          </w:tcPr>
          <w:p w14:paraId="7FAF4E57" w14:textId="04A8A185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Agregaty chłodnicze</w:t>
            </w:r>
            <w:r w:rsidR="00C35FFF" w:rsidRPr="00EA4921">
              <w:rPr>
                <w:rFonts w:cstheme="minorHAnsi"/>
              </w:rPr>
              <w:t xml:space="preserve"> – trasy kablowe.</w:t>
            </w:r>
            <w:r w:rsidR="00C35FFF" w:rsidRPr="00EA4921">
              <w:rPr>
                <w:rFonts w:cstheme="minorHAnsi"/>
              </w:rPr>
              <w:br/>
            </w:r>
            <w:r w:rsidRPr="00EA4921">
              <w:rPr>
                <w:rFonts w:cstheme="minorHAnsi"/>
              </w:rPr>
              <w:t>Rzut w terenie</w:t>
            </w:r>
            <w:r w:rsidR="00C35FFF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323F625B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5268F68C" w14:textId="77777777" w:rsidTr="00CB4490">
        <w:tc>
          <w:tcPr>
            <w:tcW w:w="946" w:type="dxa"/>
          </w:tcPr>
          <w:p w14:paraId="79A84310" w14:textId="612A943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62</w:t>
            </w:r>
          </w:p>
        </w:tc>
        <w:tc>
          <w:tcPr>
            <w:tcW w:w="7129" w:type="dxa"/>
          </w:tcPr>
          <w:p w14:paraId="1C7C517C" w14:textId="76383F74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Agregaty chłodnicze</w:t>
            </w:r>
            <w:r w:rsidR="00554A6A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Rysunek poglądowy montażu drabinek kablowych</w:t>
            </w:r>
            <w:r w:rsidR="00554A6A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3184E599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1E0AE77F" w14:textId="77777777" w:rsidTr="00CB4490">
        <w:tc>
          <w:tcPr>
            <w:tcW w:w="946" w:type="dxa"/>
          </w:tcPr>
          <w:p w14:paraId="0DF0CFAE" w14:textId="3984EF4D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63</w:t>
            </w:r>
          </w:p>
        </w:tc>
        <w:tc>
          <w:tcPr>
            <w:tcW w:w="7129" w:type="dxa"/>
          </w:tcPr>
          <w:p w14:paraId="7E0E649F" w14:textId="6E97C5ED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Agregaty chłodnicze</w:t>
            </w:r>
            <w:r w:rsidR="00554A6A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Instalacja odgromowa</w:t>
            </w:r>
            <w:r w:rsidR="00554A6A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24F6759E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5E45CA92" w14:textId="77777777" w:rsidTr="00CB4490">
        <w:tc>
          <w:tcPr>
            <w:tcW w:w="946" w:type="dxa"/>
          </w:tcPr>
          <w:p w14:paraId="4208B381" w14:textId="3BDD3756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  <w:i/>
                <w:iCs/>
              </w:rPr>
            </w:pPr>
            <w:r w:rsidRPr="00EA4921">
              <w:rPr>
                <w:rFonts w:cstheme="minorHAnsi"/>
                <w:i/>
                <w:iCs/>
              </w:rPr>
              <w:t>64</w:t>
            </w:r>
          </w:p>
        </w:tc>
        <w:tc>
          <w:tcPr>
            <w:tcW w:w="7129" w:type="dxa"/>
          </w:tcPr>
          <w:p w14:paraId="76CF9A95" w14:textId="77777777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  <w:i/>
                <w:iCs/>
              </w:rPr>
              <w:t>Numeracja rezerwowa</w:t>
            </w:r>
          </w:p>
        </w:tc>
        <w:tc>
          <w:tcPr>
            <w:tcW w:w="1118" w:type="dxa"/>
          </w:tcPr>
          <w:p w14:paraId="28444633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</w:p>
        </w:tc>
      </w:tr>
      <w:tr w:rsidR="00EA4921" w:rsidRPr="00EA4921" w14:paraId="5F945588" w14:textId="77777777" w:rsidTr="00CB4490">
        <w:tc>
          <w:tcPr>
            <w:tcW w:w="946" w:type="dxa"/>
          </w:tcPr>
          <w:p w14:paraId="03203D27" w14:textId="30A0BA55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65</w:t>
            </w:r>
          </w:p>
        </w:tc>
        <w:tc>
          <w:tcPr>
            <w:tcW w:w="7129" w:type="dxa"/>
          </w:tcPr>
          <w:p w14:paraId="636397AB" w14:textId="76F24A13" w:rsidR="00CB4490" w:rsidRPr="00EA4921" w:rsidRDefault="00CB4490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Pomieszczenie wymienników</w:t>
            </w:r>
            <w:r w:rsidR="00403F29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Plan - rozmieszczenie - szafa i koryta</w:t>
            </w:r>
            <w:r w:rsidR="00403F29" w:rsidRPr="00EA4921">
              <w:rPr>
                <w:rFonts w:cstheme="minorHAnsi"/>
              </w:rPr>
              <w:t>.</w:t>
            </w:r>
          </w:p>
        </w:tc>
        <w:tc>
          <w:tcPr>
            <w:tcW w:w="1118" w:type="dxa"/>
          </w:tcPr>
          <w:p w14:paraId="6AF8A30F" w14:textId="77777777" w:rsidR="00CB4490" w:rsidRPr="00EA4921" w:rsidRDefault="00CB4490" w:rsidP="00CB4490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A4</w:t>
            </w:r>
          </w:p>
        </w:tc>
      </w:tr>
      <w:tr w:rsidR="00EA4921" w:rsidRPr="00EA4921" w14:paraId="0CE24069" w14:textId="77777777" w:rsidTr="00CB4490">
        <w:tc>
          <w:tcPr>
            <w:tcW w:w="946" w:type="dxa"/>
          </w:tcPr>
          <w:p w14:paraId="787708F9" w14:textId="429C6411" w:rsidR="00E90A6F" w:rsidRPr="00EA4921" w:rsidRDefault="00E90A6F" w:rsidP="00E90A6F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66</w:t>
            </w:r>
          </w:p>
        </w:tc>
        <w:tc>
          <w:tcPr>
            <w:tcW w:w="7129" w:type="dxa"/>
          </w:tcPr>
          <w:p w14:paraId="09A02568" w14:textId="04B7AA22" w:rsidR="00E90A6F" w:rsidRPr="00EA4921" w:rsidRDefault="00E90A6F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Lokalizacja podstawowych urządzeń.</w:t>
            </w:r>
            <w:r w:rsidRPr="00EA4921">
              <w:rPr>
                <w:rFonts w:cstheme="minorHAnsi"/>
              </w:rPr>
              <w:br/>
              <w:t>Plan sytuacyjny, rzut piwnic.</w:t>
            </w:r>
          </w:p>
        </w:tc>
        <w:tc>
          <w:tcPr>
            <w:tcW w:w="1118" w:type="dxa"/>
          </w:tcPr>
          <w:p w14:paraId="5FC7BE74" w14:textId="1506988C" w:rsidR="00E90A6F" w:rsidRPr="00EA4921" w:rsidRDefault="00E90A6F" w:rsidP="00E90A6F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A3</w:t>
            </w:r>
          </w:p>
        </w:tc>
      </w:tr>
      <w:tr w:rsidR="00E90A6F" w:rsidRPr="00EA4921" w14:paraId="4312DC9C" w14:textId="77777777" w:rsidTr="00CB4490">
        <w:tc>
          <w:tcPr>
            <w:tcW w:w="946" w:type="dxa"/>
          </w:tcPr>
          <w:p w14:paraId="67467EDD" w14:textId="3916DD32" w:rsidR="00E90A6F" w:rsidRPr="00EA4921" w:rsidRDefault="00E90A6F" w:rsidP="00E90A6F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67</w:t>
            </w:r>
          </w:p>
        </w:tc>
        <w:tc>
          <w:tcPr>
            <w:tcW w:w="7129" w:type="dxa"/>
          </w:tcPr>
          <w:p w14:paraId="167DE158" w14:textId="41FA4BC7" w:rsidR="00E90A6F" w:rsidRPr="00EA4921" w:rsidRDefault="00E90A6F" w:rsidP="00851286">
            <w:pPr>
              <w:spacing w:before="60" w:afterLines="60" w:after="144"/>
              <w:jc w:val="left"/>
              <w:rPr>
                <w:rFonts w:cstheme="minorHAnsi"/>
              </w:rPr>
            </w:pPr>
            <w:r w:rsidRPr="00EA4921">
              <w:rPr>
                <w:rFonts w:cstheme="minorHAnsi"/>
              </w:rPr>
              <w:t>Trasa światłowodu do szafy SPO</w:t>
            </w:r>
            <w:r w:rsidR="00564C77" w:rsidRPr="00EA4921">
              <w:rPr>
                <w:rFonts w:cstheme="minorHAnsi"/>
              </w:rPr>
              <w:t>.</w:t>
            </w:r>
            <w:r w:rsidRPr="00EA4921">
              <w:rPr>
                <w:rFonts w:cstheme="minorHAnsi"/>
              </w:rPr>
              <w:br/>
              <w:t>Plan sytuacyjny.</w:t>
            </w:r>
          </w:p>
        </w:tc>
        <w:tc>
          <w:tcPr>
            <w:tcW w:w="1118" w:type="dxa"/>
          </w:tcPr>
          <w:p w14:paraId="763AA683" w14:textId="0B786DBD" w:rsidR="00E90A6F" w:rsidRPr="00EA4921" w:rsidRDefault="00E90A6F" w:rsidP="00E90A6F">
            <w:pPr>
              <w:spacing w:before="60" w:afterLines="60" w:after="144"/>
              <w:jc w:val="center"/>
              <w:rPr>
                <w:rFonts w:cstheme="minorHAnsi"/>
              </w:rPr>
            </w:pPr>
            <w:r w:rsidRPr="00EA4921">
              <w:rPr>
                <w:rFonts w:cstheme="minorHAnsi"/>
              </w:rPr>
              <w:t>A3</w:t>
            </w:r>
          </w:p>
        </w:tc>
      </w:tr>
    </w:tbl>
    <w:p w14:paraId="169879D6" w14:textId="77777777" w:rsidR="005D6EBA" w:rsidRPr="00EA4921" w:rsidRDefault="005D6EBA" w:rsidP="00756937">
      <w:pPr>
        <w:spacing w:before="60" w:afterLines="60" w:after="144" w:line="240" w:lineRule="auto"/>
        <w:rPr>
          <w:rFonts w:cstheme="minorHAnsi"/>
        </w:rPr>
      </w:pPr>
    </w:p>
    <w:sectPr w:rsidR="005D6EBA" w:rsidRPr="00EA4921" w:rsidSect="00BB45A5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 w:code="9"/>
      <w:pgMar w:top="1276" w:right="851" w:bottom="1134" w:left="851" w:header="567" w:footer="567" w:gutter="567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C1BED1" w14:textId="77777777" w:rsidR="00440ED9" w:rsidRDefault="00440ED9" w:rsidP="00CC00B8">
      <w:pPr>
        <w:spacing w:after="0" w:line="240" w:lineRule="auto"/>
      </w:pPr>
      <w:r>
        <w:separator/>
      </w:r>
    </w:p>
  </w:endnote>
  <w:endnote w:type="continuationSeparator" w:id="0">
    <w:p w14:paraId="3CCD7D6A" w14:textId="77777777" w:rsidR="00440ED9" w:rsidRDefault="00440ED9" w:rsidP="00CC00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okmarkStart w:id="33" w:name="_Hlk94347830"/>
  <w:p w14:paraId="299F578A" w14:textId="77777777" w:rsidR="00B7082E" w:rsidRDefault="00B7082E" w:rsidP="00113202">
    <w:pPr>
      <w:pStyle w:val="Stopka"/>
      <w:pBdr>
        <w:top w:val="single" w:sz="4" w:space="1" w:color="auto"/>
      </w:pBdr>
      <w:tabs>
        <w:tab w:val="clear" w:pos="9072"/>
        <w:tab w:val="right" w:pos="9637"/>
      </w:tabs>
    </w:pPr>
    <w:r>
      <w:rPr>
        <w:i/>
        <w:sz w:val="20"/>
      </w:rPr>
      <w:fldChar w:fldCharType="begin"/>
    </w:r>
    <w:r>
      <w:rPr>
        <w:i/>
        <w:sz w:val="20"/>
      </w:rPr>
      <w:instrText>MACROBUTTON NoMacro dr inż. Fabian Cybichowski</w:instrText>
    </w:r>
    <w:r>
      <w:rPr>
        <w:i/>
        <w:sz w:val="20"/>
      </w:rPr>
      <w:fldChar w:fldCharType="end"/>
    </w:r>
    <w:bookmarkEnd w:id="33"/>
    <w:r>
      <w:rPr>
        <w:i/>
        <w:sz w:val="20"/>
      </w:rPr>
      <w:tab/>
    </w:r>
    <w:r>
      <w:rPr>
        <w:i/>
        <w:sz w:val="20"/>
      </w:rPr>
      <w:tab/>
      <w:t xml:space="preserve">str. </w:t>
    </w:r>
    <w:r>
      <w:rPr>
        <w:i/>
        <w:sz w:val="20"/>
      </w:rPr>
      <w:fldChar w:fldCharType="begin"/>
    </w:r>
    <w:r>
      <w:rPr>
        <w:i/>
        <w:sz w:val="20"/>
      </w:rPr>
      <w:instrText xml:space="preserve"> PAGE   \* MERGEFORMAT </w:instrText>
    </w:r>
    <w:r>
      <w:rPr>
        <w:i/>
        <w:sz w:val="20"/>
      </w:rPr>
      <w:fldChar w:fldCharType="separate"/>
    </w:r>
    <w:r>
      <w:rPr>
        <w:i/>
        <w:noProof/>
        <w:sz w:val="20"/>
      </w:rPr>
      <w:t>2</w:t>
    </w:r>
    <w:r>
      <w:rPr>
        <w:i/>
        <w:sz w:val="20"/>
      </w:rPr>
      <w:fldChar w:fldCharType="end"/>
    </w:r>
    <w:r>
      <w:rPr>
        <w:i/>
        <w:sz w:val="20"/>
      </w:rPr>
      <w:t>/</w:t>
    </w:r>
    <w:r>
      <w:rPr>
        <w:i/>
        <w:sz w:val="20"/>
      </w:rPr>
      <w:fldChar w:fldCharType="begin"/>
    </w:r>
    <w:r>
      <w:rPr>
        <w:i/>
        <w:sz w:val="20"/>
      </w:rPr>
      <w:instrText xml:space="preserve"> NUMPAGES   \* MERGEFORMAT </w:instrText>
    </w:r>
    <w:r>
      <w:rPr>
        <w:i/>
        <w:sz w:val="20"/>
      </w:rPr>
      <w:fldChar w:fldCharType="separate"/>
    </w:r>
    <w:r>
      <w:rPr>
        <w:i/>
        <w:noProof/>
        <w:sz w:val="20"/>
      </w:rPr>
      <w:t>3</w:t>
    </w:r>
    <w:r>
      <w:rPr>
        <w:i/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006753" w14:textId="5AEF642D" w:rsidR="00B7082E" w:rsidRDefault="004B3128" w:rsidP="00035EC3">
    <w:pPr>
      <w:pStyle w:val="Stopka"/>
      <w:pBdr>
        <w:top w:val="single" w:sz="4" w:space="1" w:color="auto"/>
      </w:pBdr>
      <w:tabs>
        <w:tab w:val="clear" w:pos="4536"/>
        <w:tab w:val="clear" w:pos="9072"/>
        <w:tab w:val="center" w:pos="8364"/>
        <w:tab w:val="right" w:pos="9637"/>
      </w:tabs>
    </w:pPr>
    <w:r>
      <w:rPr>
        <w:i/>
        <w:sz w:val="20"/>
      </w:rPr>
      <w:t xml:space="preserve">Inż. </w:t>
    </w:r>
    <w:r w:rsidR="00B32B74">
      <w:rPr>
        <w:i/>
        <w:sz w:val="20"/>
      </w:rPr>
      <w:t xml:space="preserve">Andrzej Krysiński, </w:t>
    </w:r>
    <w:r>
      <w:rPr>
        <w:i/>
        <w:sz w:val="20"/>
      </w:rPr>
      <w:t xml:space="preserve">mgr inż. </w:t>
    </w:r>
    <w:r w:rsidR="00B32B74">
      <w:rPr>
        <w:i/>
        <w:sz w:val="20"/>
      </w:rPr>
      <w:t xml:space="preserve">Andrzej </w:t>
    </w:r>
    <w:proofErr w:type="spellStart"/>
    <w:r w:rsidR="00B32B74">
      <w:rPr>
        <w:i/>
        <w:sz w:val="20"/>
      </w:rPr>
      <w:t>Kiernowicz</w:t>
    </w:r>
    <w:proofErr w:type="spellEnd"/>
    <w:r w:rsidR="00B7082E">
      <w:rPr>
        <w:i/>
        <w:sz w:val="20"/>
      </w:rPr>
      <w:tab/>
      <w:t xml:space="preserve">str. </w:t>
    </w:r>
    <w:r w:rsidR="00B7082E">
      <w:rPr>
        <w:i/>
        <w:sz w:val="20"/>
      </w:rPr>
      <w:fldChar w:fldCharType="begin"/>
    </w:r>
    <w:r w:rsidR="00B7082E">
      <w:rPr>
        <w:i/>
        <w:sz w:val="20"/>
      </w:rPr>
      <w:instrText xml:space="preserve"> PAGE   \* MERGEFORMAT </w:instrText>
    </w:r>
    <w:r w:rsidR="00B7082E">
      <w:rPr>
        <w:i/>
        <w:sz w:val="20"/>
      </w:rPr>
      <w:fldChar w:fldCharType="separate"/>
    </w:r>
    <w:r w:rsidR="002B14F7">
      <w:rPr>
        <w:i/>
        <w:noProof/>
        <w:sz w:val="20"/>
      </w:rPr>
      <w:t>12</w:t>
    </w:r>
    <w:r w:rsidR="00B7082E">
      <w:rPr>
        <w:i/>
        <w:sz w:val="20"/>
      </w:rPr>
      <w:fldChar w:fldCharType="end"/>
    </w:r>
    <w:r w:rsidR="00B7082E">
      <w:rPr>
        <w:i/>
        <w:sz w:val="20"/>
      </w:rPr>
      <w:t>/</w:t>
    </w:r>
    <w:r w:rsidR="00B7082E">
      <w:rPr>
        <w:i/>
        <w:sz w:val="20"/>
      </w:rPr>
      <w:fldChar w:fldCharType="begin"/>
    </w:r>
    <w:r w:rsidR="00B7082E">
      <w:rPr>
        <w:i/>
        <w:sz w:val="20"/>
      </w:rPr>
      <w:instrText xml:space="preserve"> NUMPAGES   \* MERGEFORMAT </w:instrText>
    </w:r>
    <w:r w:rsidR="00B7082E">
      <w:rPr>
        <w:i/>
        <w:sz w:val="20"/>
      </w:rPr>
      <w:fldChar w:fldCharType="separate"/>
    </w:r>
    <w:r w:rsidR="002B14F7">
      <w:rPr>
        <w:i/>
        <w:noProof/>
        <w:sz w:val="20"/>
      </w:rPr>
      <w:t>12</w:t>
    </w:r>
    <w:r w:rsidR="00B7082E">
      <w:rPr>
        <w:i/>
        <w:sz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1F487" w14:textId="6AD88E15" w:rsidR="00B7082E" w:rsidRDefault="00B7082E" w:rsidP="00CC00B8">
    <w:pPr>
      <w:pStyle w:val="Stopka"/>
      <w:pBdr>
        <w:top w:val="single" w:sz="4" w:space="1" w:color="auto"/>
      </w:pBdr>
    </w:pPr>
    <w:r>
      <w:tab/>
      <w:t xml:space="preserve">Poznań, </w:t>
    </w:r>
    <w:r w:rsidR="0078302C">
      <w:t>czerwiec</w:t>
    </w:r>
    <w:r>
      <w:t xml:space="preserve"> 2024 r</w:t>
    </w:r>
    <w:r w:rsidR="008077BA"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A2C6E1" w14:textId="77777777" w:rsidR="00440ED9" w:rsidRDefault="00440ED9" w:rsidP="00CC00B8">
      <w:pPr>
        <w:spacing w:after="0" w:line="240" w:lineRule="auto"/>
      </w:pPr>
      <w:r>
        <w:separator/>
      </w:r>
    </w:p>
  </w:footnote>
  <w:footnote w:type="continuationSeparator" w:id="0">
    <w:p w14:paraId="7983206C" w14:textId="77777777" w:rsidR="00440ED9" w:rsidRDefault="00440ED9" w:rsidP="00CC00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24106" w14:textId="77777777" w:rsidR="00B7082E" w:rsidRPr="00CC00B8" w:rsidRDefault="00B7082E" w:rsidP="00CC00B8">
    <w:pPr>
      <w:pStyle w:val="Nagwek"/>
      <w:pBdr>
        <w:bottom w:val="single" w:sz="4" w:space="1" w:color="auto"/>
      </w:pBdr>
      <w:rPr>
        <w:i/>
        <w:iCs/>
      </w:rPr>
    </w:pPr>
    <w:r w:rsidRPr="00CC00B8">
      <w:rPr>
        <w:i/>
        <w:iCs/>
      </w:rPr>
      <w:t>Szablon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5698AE" w14:textId="302BB9C7" w:rsidR="00B7082E" w:rsidRPr="00366ED9" w:rsidRDefault="00B7082E" w:rsidP="00366ED9">
    <w:pPr>
      <w:pStyle w:val="Nagwek"/>
      <w:pBdr>
        <w:bottom w:val="single" w:sz="4" w:space="1" w:color="auto"/>
      </w:pBdr>
      <w:tabs>
        <w:tab w:val="clear" w:pos="4536"/>
      </w:tabs>
      <w:rPr>
        <w:i/>
        <w:iCs/>
      </w:rPr>
    </w:pPr>
    <w:r w:rsidRPr="00366ED9">
      <w:rPr>
        <w:i/>
        <w:iCs/>
      </w:rPr>
      <w:t xml:space="preserve">Projekt wymiany istniejących agregatów wody lodowej w budynku Wydziału Biologii </w:t>
    </w:r>
    <w:r w:rsidR="008527CF" w:rsidRPr="00366ED9">
      <w:rPr>
        <w:i/>
        <w:iCs/>
      </w:rPr>
      <w:t>UAM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D0CEBD" w14:textId="77777777" w:rsidR="00B7082E" w:rsidRPr="007E3D88" w:rsidRDefault="00B7082E" w:rsidP="00CC00B8">
    <w:pPr>
      <w:pStyle w:val="Nagwek"/>
      <w:rPr>
        <w:rFonts w:cs="Arial"/>
        <w:b/>
        <w:sz w:val="12"/>
        <w:szCs w:val="12"/>
      </w:rPr>
    </w:pPr>
    <w:bookmarkStart w:id="34" w:name="_Hlk155214728"/>
    <w:r>
      <w:rPr>
        <w:rFonts w:cs="Arial"/>
        <w:b/>
        <w:noProof/>
        <w:sz w:val="12"/>
        <w:szCs w:val="12"/>
        <w:lang w:eastAsia="pl-PL"/>
      </w:rPr>
      <w:drawing>
        <wp:anchor distT="0" distB="0" distL="114300" distR="114300" simplePos="0" relativeHeight="251658240" behindDoc="0" locked="0" layoutInCell="1" allowOverlap="1" wp14:anchorId="62333550" wp14:editId="701A88D3">
          <wp:simplePos x="0" y="0"/>
          <wp:positionH relativeFrom="margin">
            <wp:posOffset>5136459</wp:posOffset>
          </wp:positionH>
          <wp:positionV relativeFrom="paragraph">
            <wp:posOffset>0</wp:posOffset>
          </wp:positionV>
          <wp:extent cx="1133475" cy="685800"/>
          <wp:effectExtent l="0" t="0" r="0" b="0"/>
          <wp:wrapNone/>
          <wp:docPr id="215109242" name="Picture 2151092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81380" b="12305"/>
                  <a:stretch>
                    <a:fillRect/>
                  </a:stretch>
                </pic:blipFill>
                <pic:spPr bwMode="auto">
                  <a:xfrm>
                    <a:off x="0" y="0"/>
                    <a:ext cx="1133475" cy="685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0980DBE" w14:textId="77777777" w:rsidR="00B7082E" w:rsidRDefault="00B7082E" w:rsidP="00CC00B8">
    <w:pPr>
      <w:pStyle w:val="Nagwek"/>
      <w:rPr>
        <w:rFonts w:cs="Arial"/>
        <w:b/>
        <w:szCs w:val="20"/>
      </w:rPr>
    </w:pPr>
    <w:r>
      <w:rPr>
        <w:rFonts w:cs="Arial"/>
        <w:b/>
        <w:szCs w:val="20"/>
      </w:rPr>
      <w:t xml:space="preserve">Biuro Projektów i Analiz Technicznych </w:t>
    </w:r>
  </w:p>
  <w:p w14:paraId="0453E6DA" w14:textId="77777777" w:rsidR="00B7082E" w:rsidRDefault="00B7082E" w:rsidP="00CC00B8">
    <w:pPr>
      <w:pStyle w:val="Nagwek"/>
      <w:rPr>
        <w:rFonts w:cs="Arial"/>
        <w:b/>
        <w:szCs w:val="20"/>
      </w:rPr>
    </w:pPr>
    <w:r>
      <w:rPr>
        <w:rFonts w:cs="Arial"/>
        <w:b/>
        <w:szCs w:val="20"/>
      </w:rPr>
      <w:t>Fabian Cybichowski</w:t>
    </w:r>
  </w:p>
  <w:p w14:paraId="21CBEED9" w14:textId="77777777" w:rsidR="00B7082E" w:rsidRPr="00E51754" w:rsidRDefault="00B7082E" w:rsidP="00CC00B8">
    <w:pPr>
      <w:pStyle w:val="Nagwek"/>
      <w:rPr>
        <w:sz w:val="8"/>
        <w:szCs w:val="8"/>
      </w:rPr>
    </w:pPr>
  </w:p>
  <w:p w14:paraId="2796B068" w14:textId="77777777" w:rsidR="00B7082E" w:rsidRDefault="00B7082E" w:rsidP="00CC00B8">
    <w:pPr>
      <w:pStyle w:val="Nagwek"/>
      <w:pBdr>
        <w:top w:val="single" w:sz="4" w:space="1" w:color="auto"/>
        <w:bottom w:val="single" w:sz="4" w:space="1" w:color="auto"/>
      </w:pBdr>
      <w:tabs>
        <w:tab w:val="clear" w:pos="4536"/>
        <w:tab w:val="clear" w:pos="9072"/>
        <w:tab w:val="center" w:pos="3600"/>
        <w:tab w:val="center" w:pos="6660"/>
        <w:tab w:val="right" w:pos="9639"/>
      </w:tabs>
      <w:rPr>
        <w:rFonts w:cs="Arial"/>
        <w:sz w:val="16"/>
        <w:szCs w:val="16"/>
      </w:rPr>
    </w:pPr>
    <w:r w:rsidRPr="00D33F3C">
      <w:rPr>
        <w:rFonts w:cs="Arial"/>
        <w:sz w:val="16"/>
        <w:szCs w:val="16"/>
      </w:rPr>
      <w:t>NIP</w:t>
    </w:r>
    <w:r>
      <w:rPr>
        <w:rFonts w:cs="Arial"/>
        <w:sz w:val="16"/>
        <w:szCs w:val="16"/>
      </w:rPr>
      <w:t>:</w:t>
    </w:r>
    <w:r w:rsidRPr="00D33F3C">
      <w:rPr>
        <w:rFonts w:cs="Arial"/>
        <w:sz w:val="16"/>
        <w:szCs w:val="16"/>
      </w:rPr>
      <w:t xml:space="preserve"> 781-</w:t>
    </w:r>
    <w:r>
      <w:rPr>
        <w:rFonts w:cs="Arial"/>
        <w:sz w:val="16"/>
        <w:szCs w:val="16"/>
      </w:rPr>
      <w:t>103</w:t>
    </w:r>
    <w:r w:rsidRPr="00D33F3C">
      <w:rPr>
        <w:rFonts w:cs="Arial"/>
        <w:sz w:val="16"/>
        <w:szCs w:val="16"/>
      </w:rPr>
      <w:t>-</w:t>
    </w:r>
    <w:r>
      <w:rPr>
        <w:rFonts w:cs="Arial"/>
        <w:sz w:val="16"/>
        <w:szCs w:val="16"/>
      </w:rPr>
      <w:t>55</w:t>
    </w:r>
    <w:r w:rsidRPr="00D33F3C">
      <w:rPr>
        <w:rFonts w:cs="Arial"/>
        <w:sz w:val="16"/>
        <w:szCs w:val="16"/>
      </w:rPr>
      <w:t>-</w:t>
    </w:r>
    <w:r>
      <w:rPr>
        <w:rFonts w:cs="Arial"/>
        <w:sz w:val="16"/>
        <w:szCs w:val="16"/>
      </w:rPr>
      <w:t>56</w:t>
    </w:r>
    <w:r w:rsidRPr="00D33F3C">
      <w:rPr>
        <w:rFonts w:cs="Arial"/>
        <w:sz w:val="16"/>
        <w:szCs w:val="16"/>
      </w:rPr>
      <w:tab/>
      <w:t>ul. Łódzka 17, 60-468 Poznań</w:t>
    </w:r>
    <w:r>
      <w:rPr>
        <w:rFonts w:cs="Arial"/>
        <w:sz w:val="16"/>
        <w:szCs w:val="16"/>
      </w:rPr>
      <w:tab/>
      <w:t>Rachunek bankowy:</w:t>
    </w:r>
    <w:r>
      <w:rPr>
        <w:rFonts w:cs="Arial"/>
        <w:sz w:val="16"/>
        <w:szCs w:val="16"/>
      </w:rPr>
      <w:tab/>
    </w:r>
  </w:p>
  <w:p w14:paraId="5AFA5AC0" w14:textId="77777777" w:rsidR="00B7082E" w:rsidRPr="00D74394" w:rsidRDefault="00B7082E" w:rsidP="00CC00B8">
    <w:pPr>
      <w:pStyle w:val="Nagwek"/>
      <w:pBdr>
        <w:top w:val="single" w:sz="4" w:space="1" w:color="auto"/>
        <w:bottom w:val="single" w:sz="4" w:space="1" w:color="auto"/>
      </w:pBdr>
      <w:tabs>
        <w:tab w:val="clear" w:pos="4536"/>
        <w:tab w:val="clear" w:pos="9072"/>
        <w:tab w:val="center" w:pos="3600"/>
        <w:tab w:val="center" w:pos="6660"/>
        <w:tab w:val="right" w:pos="9639"/>
      </w:tabs>
      <w:rPr>
        <w:rFonts w:cs="Arial"/>
        <w:sz w:val="16"/>
        <w:szCs w:val="16"/>
        <w:lang w:val="en-US"/>
      </w:rPr>
    </w:pPr>
    <w:r w:rsidRPr="00D74394">
      <w:rPr>
        <w:rFonts w:cs="Arial"/>
        <w:sz w:val="16"/>
        <w:szCs w:val="16"/>
        <w:lang w:val="en-US"/>
      </w:rPr>
      <w:t>REGON: 30</w:t>
    </w:r>
    <w:r>
      <w:rPr>
        <w:rFonts w:cs="Arial"/>
        <w:sz w:val="16"/>
        <w:szCs w:val="16"/>
        <w:lang w:val="en-US"/>
      </w:rPr>
      <w:t>0346166</w:t>
    </w:r>
    <w:r w:rsidRPr="00D74394">
      <w:rPr>
        <w:rFonts w:cs="Arial"/>
        <w:sz w:val="16"/>
        <w:szCs w:val="16"/>
        <w:lang w:val="en-US"/>
      </w:rPr>
      <w:tab/>
      <w:t xml:space="preserve">tel. </w:t>
    </w:r>
    <w:r>
      <w:rPr>
        <w:rFonts w:cs="Arial"/>
        <w:sz w:val="16"/>
        <w:szCs w:val="16"/>
        <w:lang w:val="en-US"/>
      </w:rPr>
      <w:t xml:space="preserve">+48 </w:t>
    </w:r>
    <w:r w:rsidRPr="00D74394">
      <w:rPr>
        <w:rFonts w:cs="Arial"/>
        <w:sz w:val="16"/>
        <w:szCs w:val="16"/>
        <w:lang w:val="en-US"/>
      </w:rPr>
      <w:t>605 085 876</w:t>
    </w:r>
    <w:r w:rsidRPr="00D74394">
      <w:rPr>
        <w:rFonts w:cs="Arial"/>
        <w:sz w:val="16"/>
        <w:szCs w:val="16"/>
        <w:lang w:val="en-US"/>
      </w:rPr>
      <w:tab/>
      <w:t>57 1140 2004 0000 3102 4290 0189</w:t>
    </w:r>
    <w:r w:rsidRPr="00D74394">
      <w:rPr>
        <w:rFonts w:cs="Arial"/>
        <w:sz w:val="16"/>
        <w:szCs w:val="16"/>
        <w:lang w:val="en-US"/>
      </w:rPr>
      <w:tab/>
      <w:t>biuro@bpat.pl</w:t>
    </w:r>
  </w:p>
  <w:bookmarkEnd w:id="34"/>
  <w:p w14:paraId="517850D7" w14:textId="77777777" w:rsidR="00B7082E" w:rsidRPr="00D74394" w:rsidRDefault="00B7082E">
    <w:pPr>
      <w:pStyle w:val="Nagwek"/>
      <w:rPr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3F2F7B"/>
    <w:multiLevelType w:val="hybridMultilevel"/>
    <w:tmpl w:val="9D3A276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135A8B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B600C3E"/>
    <w:multiLevelType w:val="hybridMultilevel"/>
    <w:tmpl w:val="C49892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E0157F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4" w15:restartNumberingAfterBreak="0">
    <w:nsid w:val="116A3DB7"/>
    <w:multiLevelType w:val="hybridMultilevel"/>
    <w:tmpl w:val="AE6868D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C33CA1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2E0C31ED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2FB90CEE"/>
    <w:multiLevelType w:val="singleLevel"/>
    <w:tmpl w:val="58BEFFB4"/>
    <w:lvl w:ilvl="0">
      <w:start w:val="1"/>
      <w:numFmt w:val="bullet"/>
      <w:lvlText w:val="-"/>
      <w:lvlJc w:val="left"/>
      <w:pPr>
        <w:tabs>
          <w:tab w:val="num" w:pos="930"/>
        </w:tabs>
        <w:ind w:left="930" w:hanging="360"/>
      </w:pPr>
      <w:rPr>
        <w:rFonts w:ascii="Times New Roman" w:hAnsi="Times New Roman" w:hint="default"/>
      </w:rPr>
    </w:lvl>
  </w:abstractNum>
  <w:abstractNum w:abstractNumId="8" w15:restartNumberingAfterBreak="0">
    <w:nsid w:val="3042076D"/>
    <w:multiLevelType w:val="hybridMultilevel"/>
    <w:tmpl w:val="29922F2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2F932B3"/>
    <w:multiLevelType w:val="hybridMultilevel"/>
    <w:tmpl w:val="696CC0E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8F37C57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39595221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399708EB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3B376C3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3C26369A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3C4E4126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3E7C5768"/>
    <w:multiLevelType w:val="hybridMultilevel"/>
    <w:tmpl w:val="E81C2830"/>
    <w:lvl w:ilvl="0" w:tplc="6DD04484">
      <w:start w:val="1"/>
      <w:numFmt w:val="decimal"/>
      <w:lvlText w:val="%1)"/>
      <w:lvlJc w:val="left"/>
      <w:pPr>
        <w:ind w:left="720" w:hanging="360"/>
      </w:pPr>
      <w:rPr>
        <w:rFonts w:cstheme="minorBidi" w:hint="default"/>
        <w:color w:val="auto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DA028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8" w15:restartNumberingAfterBreak="0">
    <w:nsid w:val="52955E16"/>
    <w:multiLevelType w:val="hybridMultilevel"/>
    <w:tmpl w:val="9B9C2F9A"/>
    <w:lvl w:ilvl="0" w:tplc="1346B76C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52AA08E1"/>
    <w:multiLevelType w:val="hybridMultilevel"/>
    <w:tmpl w:val="9644340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4CB252F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1" w15:restartNumberingAfterBreak="0">
    <w:nsid w:val="55E75294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2" w15:restartNumberingAfterBreak="0">
    <w:nsid w:val="56EA29E0"/>
    <w:multiLevelType w:val="hybridMultilevel"/>
    <w:tmpl w:val="E2628C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BEE73FC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4" w15:restartNumberingAfterBreak="0">
    <w:nsid w:val="5DED19A0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5" w15:restartNumberingAfterBreak="0">
    <w:nsid w:val="60363029"/>
    <w:multiLevelType w:val="hybridMultilevel"/>
    <w:tmpl w:val="9D3A276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A3F3BA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7" w15:restartNumberingAfterBreak="0">
    <w:nsid w:val="6DF63488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8" w15:restartNumberingAfterBreak="0">
    <w:nsid w:val="6FEE4DF7"/>
    <w:multiLevelType w:val="hybridMultilevel"/>
    <w:tmpl w:val="A9A48C66"/>
    <w:lvl w:ilvl="0" w:tplc="1346B7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F67B6D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0" w15:restartNumberingAfterBreak="0">
    <w:nsid w:val="700079DF"/>
    <w:multiLevelType w:val="hybridMultilevel"/>
    <w:tmpl w:val="6A60653E"/>
    <w:lvl w:ilvl="0" w:tplc="1346B7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1495493"/>
    <w:multiLevelType w:val="multilevel"/>
    <w:tmpl w:val="89CCCE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5494D42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3" w15:restartNumberingAfterBreak="0">
    <w:nsid w:val="7DCE11D0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10"/>
  </w:num>
  <w:num w:numId="2">
    <w:abstractNumId w:val="15"/>
  </w:num>
  <w:num w:numId="3">
    <w:abstractNumId w:val="30"/>
  </w:num>
  <w:num w:numId="4">
    <w:abstractNumId w:val="28"/>
  </w:num>
  <w:num w:numId="5">
    <w:abstractNumId w:val="18"/>
  </w:num>
  <w:num w:numId="6">
    <w:abstractNumId w:val="26"/>
  </w:num>
  <w:num w:numId="7">
    <w:abstractNumId w:val="33"/>
  </w:num>
  <w:num w:numId="8">
    <w:abstractNumId w:val="29"/>
  </w:num>
  <w:num w:numId="9">
    <w:abstractNumId w:val="17"/>
  </w:num>
  <w:num w:numId="10">
    <w:abstractNumId w:val="9"/>
  </w:num>
  <w:num w:numId="11">
    <w:abstractNumId w:val="0"/>
  </w:num>
  <w:num w:numId="12">
    <w:abstractNumId w:val="19"/>
  </w:num>
  <w:num w:numId="13">
    <w:abstractNumId w:val="8"/>
  </w:num>
  <w:num w:numId="14">
    <w:abstractNumId w:val="22"/>
  </w:num>
  <w:num w:numId="15">
    <w:abstractNumId w:val="2"/>
  </w:num>
  <w:num w:numId="16">
    <w:abstractNumId w:val="20"/>
  </w:num>
  <w:num w:numId="17">
    <w:abstractNumId w:val="11"/>
  </w:num>
  <w:num w:numId="18">
    <w:abstractNumId w:val="23"/>
  </w:num>
  <w:num w:numId="19">
    <w:abstractNumId w:val="6"/>
  </w:num>
  <w:num w:numId="20">
    <w:abstractNumId w:val="14"/>
  </w:num>
  <w:num w:numId="21">
    <w:abstractNumId w:val="31"/>
  </w:num>
  <w:num w:numId="22">
    <w:abstractNumId w:val="4"/>
  </w:num>
  <w:num w:numId="23">
    <w:abstractNumId w:val="16"/>
  </w:num>
  <w:num w:numId="24">
    <w:abstractNumId w:val="7"/>
  </w:num>
  <w:num w:numId="25">
    <w:abstractNumId w:val="25"/>
  </w:num>
  <w:num w:numId="26">
    <w:abstractNumId w:val="24"/>
  </w:num>
  <w:num w:numId="27">
    <w:abstractNumId w:val="21"/>
  </w:num>
  <w:num w:numId="28">
    <w:abstractNumId w:val="27"/>
  </w:num>
  <w:num w:numId="29">
    <w:abstractNumId w:val="3"/>
  </w:num>
  <w:num w:numId="30">
    <w:abstractNumId w:val="13"/>
  </w:num>
  <w:num w:numId="31">
    <w:abstractNumId w:val="32"/>
  </w:num>
  <w:num w:numId="32">
    <w:abstractNumId w:val="1"/>
  </w:num>
  <w:num w:numId="33">
    <w:abstractNumId w:val="12"/>
  </w:num>
  <w:num w:numId="34">
    <w:abstractNumId w:val="5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607B"/>
    <w:rsid w:val="0000051D"/>
    <w:rsid w:val="00000FA2"/>
    <w:rsid w:val="0000139B"/>
    <w:rsid w:val="00002BAF"/>
    <w:rsid w:val="000050FE"/>
    <w:rsid w:val="000070BF"/>
    <w:rsid w:val="000076EF"/>
    <w:rsid w:val="0001030E"/>
    <w:rsid w:val="000110AE"/>
    <w:rsid w:val="0001499C"/>
    <w:rsid w:val="00015FBA"/>
    <w:rsid w:val="00016701"/>
    <w:rsid w:val="00016AFE"/>
    <w:rsid w:val="00016E72"/>
    <w:rsid w:val="0001786A"/>
    <w:rsid w:val="00020611"/>
    <w:rsid w:val="000213AC"/>
    <w:rsid w:val="000229F7"/>
    <w:rsid w:val="00024044"/>
    <w:rsid w:val="000242E2"/>
    <w:rsid w:val="00024AD0"/>
    <w:rsid w:val="00024CE0"/>
    <w:rsid w:val="00024F8D"/>
    <w:rsid w:val="00025775"/>
    <w:rsid w:val="00025855"/>
    <w:rsid w:val="000260A0"/>
    <w:rsid w:val="00026B7A"/>
    <w:rsid w:val="00026E84"/>
    <w:rsid w:val="0002779F"/>
    <w:rsid w:val="000301EE"/>
    <w:rsid w:val="0003043A"/>
    <w:rsid w:val="00034061"/>
    <w:rsid w:val="00034C33"/>
    <w:rsid w:val="00035EC3"/>
    <w:rsid w:val="00036698"/>
    <w:rsid w:val="00036C7A"/>
    <w:rsid w:val="00037E9C"/>
    <w:rsid w:val="00041309"/>
    <w:rsid w:val="00041D8D"/>
    <w:rsid w:val="0004245F"/>
    <w:rsid w:val="00043017"/>
    <w:rsid w:val="00045BB7"/>
    <w:rsid w:val="00047393"/>
    <w:rsid w:val="00047B21"/>
    <w:rsid w:val="00050DD3"/>
    <w:rsid w:val="0005203B"/>
    <w:rsid w:val="00054344"/>
    <w:rsid w:val="000549FD"/>
    <w:rsid w:val="00055365"/>
    <w:rsid w:val="00055665"/>
    <w:rsid w:val="00055E93"/>
    <w:rsid w:val="000567A5"/>
    <w:rsid w:val="000573EF"/>
    <w:rsid w:val="000577B2"/>
    <w:rsid w:val="0006084F"/>
    <w:rsid w:val="00060E8D"/>
    <w:rsid w:val="00061976"/>
    <w:rsid w:val="00061D24"/>
    <w:rsid w:val="00061F72"/>
    <w:rsid w:val="00062BCE"/>
    <w:rsid w:val="0006435C"/>
    <w:rsid w:val="00065031"/>
    <w:rsid w:val="00067335"/>
    <w:rsid w:val="00067B03"/>
    <w:rsid w:val="000770B4"/>
    <w:rsid w:val="00080E4D"/>
    <w:rsid w:val="00081A20"/>
    <w:rsid w:val="00082143"/>
    <w:rsid w:val="00082B1C"/>
    <w:rsid w:val="00082BCF"/>
    <w:rsid w:val="00083EE0"/>
    <w:rsid w:val="000843B4"/>
    <w:rsid w:val="00084A64"/>
    <w:rsid w:val="00084BCF"/>
    <w:rsid w:val="00090699"/>
    <w:rsid w:val="00090ABA"/>
    <w:rsid w:val="00091405"/>
    <w:rsid w:val="00092DA4"/>
    <w:rsid w:val="0009495D"/>
    <w:rsid w:val="00096373"/>
    <w:rsid w:val="00096C9A"/>
    <w:rsid w:val="00096D8A"/>
    <w:rsid w:val="0009728F"/>
    <w:rsid w:val="000A028D"/>
    <w:rsid w:val="000A05ED"/>
    <w:rsid w:val="000A1EB1"/>
    <w:rsid w:val="000A2FF9"/>
    <w:rsid w:val="000A6BE7"/>
    <w:rsid w:val="000B069E"/>
    <w:rsid w:val="000B1B36"/>
    <w:rsid w:val="000B31AC"/>
    <w:rsid w:val="000B4DF6"/>
    <w:rsid w:val="000B5FC5"/>
    <w:rsid w:val="000B70E6"/>
    <w:rsid w:val="000B7BD3"/>
    <w:rsid w:val="000B7E58"/>
    <w:rsid w:val="000C05EF"/>
    <w:rsid w:val="000C21C7"/>
    <w:rsid w:val="000C2C07"/>
    <w:rsid w:val="000C3003"/>
    <w:rsid w:val="000C567C"/>
    <w:rsid w:val="000C6E10"/>
    <w:rsid w:val="000D0563"/>
    <w:rsid w:val="000D05B8"/>
    <w:rsid w:val="000D090D"/>
    <w:rsid w:val="000D0AA9"/>
    <w:rsid w:val="000D4300"/>
    <w:rsid w:val="000D4763"/>
    <w:rsid w:val="000D625E"/>
    <w:rsid w:val="000D6CE5"/>
    <w:rsid w:val="000D718C"/>
    <w:rsid w:val="000E06C7"/>
    <w:rsid w:val="000E146F"/>
    <w:rsid w:val="000E3E58"/>
    <w:rsid w:val="000E41FC"/>
    <w:rsid w:val="000F0C00"/>
    <w:rsid w:val="000F0D11"/>
    <w:rsid w:val="000F1C78"/>
    <w:rsid w:val="000F2548"/>
    <w:rsid w:val="000F2731"/>
    <w:rsid w:val="000F2BB9"/>
    <w:rsid w:val="000F3719"/>
    <w:rsid w:val="00100475"/>
    <w:rsid w:val="00100633"/>
    <w:rsid w:val="00100E3E"/>
    <w:rsid w:val="0010151A"/>
    <w:rsid w:val="00102FE6"/>
    <w:rsid w:val="001059EC"/>
    <w:rsid w:val="00107BB0"/>
    <w:rsid w:val="0011122A"/>
    <w:rsid w:val="00113202"/>
    <w:rsid w:val="0011381B"/>
    <w:rsid w:val="00113E44"/>
    <w:rsid w:val="0011481B"/>
    <w:rsid w:val="001163D5"/>
    <w:rsid w:val="00117026"/>
    <w:rsid w:val="0012158E"/>
    <w:rsid w:val="00121FD8"/>
    <w:rsid w:val="0012204D"/>
    <w:rsid w:val="00123A20"/>
    <w:rsid w:val="0012613F"/>
    <w:rsid w:val="0012659C"/>
    <w:rsid w:val="00127E70"/>
    <w:rsid w:val="00130EE1"/>
    <w:rsid w:val="001310D9"/>
    <w:rsid w:val="00131526"/>
    <w:rsid w:val="00132B63"/>
    <w:rsid w:val="00133B65"/>
    <w:rsid w:val="00133DF8"/>
    <w:rsid w:val="00134B9E"/>
    <w:rsid w:val="00134FCD"/>
    <w:rsid w:val="00135570"/>
    <w:rsid w:val="00140072"/>
    <w:rsid w:val="00143263"/>
    <w:rsid w:val="001439AA"/>
    <w:rsid w:val="001463C1"/>
    <w:rsid w:val="00150CFA"/>
    <w:rsid w:val="001514FF"/>
    <w:rsid w:val="001526D3"/>
    <w:rsid w:val="00152C17"/>
    <w:rsid w:val="00154A61"/>
    <w:rsid w:val="00155AC9"/>
    <w:rsid w:val="00155FA2"/>
    <w:rsid w:val="0015640D"/>
    <w:rsid w:val="00160010"/>
    <w:rsid w:val="00160F3D"/>
    <w:rsid w:val="00161668"/>
    <w:rsid w:val="00161972"/>
    <w:rsid w:val="00163437"/>
    <w:rsid w:val="001638BA"/>
    <w:rsid w:val="00164B99"/>
    <w:rsid w:val="00164F52"/>
    <w:rsid w:val="001679FB"/>
    <w:rsid w:val="00167CC6"/>
    <w:rsid w:val="00172444"/>
    <w:rsid w:val="00173A08"/>
    <w:rsid w:val="00173FE9"/>
    <w:rsid w:val="001742DF"/>
    <w:rsid w:val="00176CC9"/>
    <w:rsid w:val="00177819"/>
    <w:rsid w:val="00181568"/>
    <w:rsid w:val="00183B4A"/>
    <w:rsid w:val="00183F04"/>
    <w:rsid w:val="00183F89"/>
    <w:rsid w:val="0018417D"/>
    <w:rsid w:val="00185ED6"/>
    <w:rsid w:val="0019057C"/>
    <w:rsid w:val="0019081A"/>
    <w:rsid w:val="00191FAD"/>
    <w:rsid w:val="0019200E"/>
    <w:rsid w:val="00193F0F"/>
    <w:rsid w:val="00194166"/>
    <w:rsid w:val="00195EF3"/>
    <w:rsid w:val="0019729D"/>
    <w:rsid w:val="001979F9"/>
    <w:rsid w:val="001A188A"/>
    <w:rsid w:val="001A26A5"/>
    <w:rsid w:val="001A2834"/>
    <w:rsid w:val="001A3C7C"/>
    <w:rsid w:val="001A494C"/>
    <w:rsid w:val="001A57EB"/>
    <w:rsid w:val="001A5E19"/>
    <w:rsid w:val="001A65C9"/>
    <w:rsid w:val="001A6882"/>
    <w:rsid w:val="001A77A4"/>
    <w:rsid w:val="001B0583"/>
    <w:rsid w:val="001B1576"/>
    <w:rsid w:val="001B159F"/>
    <w:rsid w:val="001B3032"/>
    <w:rsid w:val="001B35BC"/>
    <w:rsid w:val="001B415F"/>
    <w:rsid w:val="001B6204"/>
    <w:rsid w:val="001C1B76"/>
    <w:rsid w:val="001C3EA1"/>
    <w:rsid w:val="001C4868"/>
    <w:rsid w:val="001C4D35"/>
    <w:rsid w:val="001C5AA6"/>
    <w:rsid w:val="001C5EFE"/>
    <w:rsid w:val="001C676B"/>
    <w:rsid w:val="001C7579"/>
    <w:rsid w:val="001C776B"/>
    <w:rsid w:val="001D36D5"/>
    <w:rsid w:val="001D38FA"/>
    <w:rsid w:val="001D4C4A"/>
    <w:rsid w:val="001D5A05"/>
    <w:rsid w:val="001D5E64"/>
    <w:rsid w:val="001D67AF"/>
    <w:rsid w:val="001E0474"/>
    <w:rsid w:val="001E1157"/>
    <w:rsid w:val="001E27F6"/>
    <w:rsid w:val="001E33CD"/>
    <w:rsid w:val="001E473D"/>
    <w:rsid w:val="001E5B6F"/>
    <w:rsid w:val="001F0DC2"/>
    <w:rsid w:val="001F1398"/>
    <w:rsid w:val="001F2D1B"/>
    <w:rsid w:val="001F42F6"/>
    <w:rsid w:val="001F492A"/>
    <w:rsid w:val="001F4A6A"/>
    <w:rsid w:val="001F58DE"/>
    <w:rsid w:val="001F7A2B"/>
    <w:rsid w:val="002004B3"/>
    <w:rsid w:val="00202960"/>
    <w:rsid w:val="002108A0"/>
    <w:rsid w:val="002118C4"/>
    <w:rsid w:val="00212007"/>
    <w:rsid w:val="00214512"/>
    <w:rsid w:val="00215CF7"/>
    <w:rsid w:val="00215D5F"/>
    <w:rsid w:val="00215FC4"/>
    <w:rsid w:val="00216E38"/>
    <w:rsid w:val="00216EB4"/>
    <w:rsid w:val="00220B65"/>
    <w:rsid w:val="00221FB0"/>
    <w:rsid w:val="00222489"/>
    <w:rsid w:val="00222B63"/>
    <w:rsid w:val="00223D92"/>
    <w:rsid w:val="00223E6C"/>
    <w:rsid w:val="002270FF"/>
    <w:rsid w:val="002272A3"/>
    <w:rsid w:val="002277D5"/>
    <w:rsid w:val="0022787C"/>
    <w:rsid w:val="002312FE"/>
    <w:rsid w:val="00231695"/>
    <w:rsid w:val="00231EB4"/>
    <w:rsid w:val="00235BA0"/>
    <w:rsid w:val="00236BD0"/>
    <w:rsid w:val="002400D1"/>
    <w:rsid w:val="002411B9"/>
    <w:rsid w:val="00241650"/>
    <w:rsid w:val="002462A1"/>
    <w:rsid w:val="00247F3D"/>
    <w:rsid w:val="002509C8"/>
    <w:rsid w:val="00251C75"/>
    <w:rsid w:val="00252076"/>
    <w:rsid w:val="0025266F"/>
    <w:rsid w:val="00253683"/>
    <w:rsid w:val="00253777"/>
    <w:rsid w:val="00253872"/>
    <w:rsid w:val="0025586E"/>
    <w:rsid w:val="00256160"/>
    <w:rsid w:val="00256686"/>
    <w:rsid w:val="00256FFC"/>
    <w:rsid w:val="002571E6"/>
    <w:rsid w:val="00257B2F"/>
    <w:rsid w:val="002601D4"/>
    <w:rsid w:val="00261B7D"/>
    <w:rsid w:val="00261F5A"/>
    <w:rsid w:val="002628E9"/>
    <w:rsid w:val="0026408D"/>
    <w:rsid w:val="0026420B"/>
    <w:rsid w:val="00264995"/>
    <w:rsid w:val="00264BEF"/>
    <w:rsid w:val="00265E72"/>
    <w:rsid w:val="00270E01"/>
    <w:rsid w:val="00271F0D"/>
    <w:rsid w:val="0027403B"/>
    <w:rsid w:val="002744CF"/>
    <w:rsid w:val="00274CBD"/>
    <w:rsid w:val="0027635D"/>
    <w:rsid w:val="002765C3"/>
    <w:rsid w:val="00276745"/>
    <w:rsid w:val="0027786E"/>
    <w:rsid w:val="00277E35"/>
    <w:rsid w:val="00280B47"/>
    <w:rsid w:val="00280FB3"/>
    <w:rsid w:val="002832AE"/>
    <w:rsid w:val="002843D7"/>
    <w:rsid w:val="00284436"/>
    <w:rsid w:val="00285887"/>
    <w:rsid w:val="00286505"/>
    <w:rsid w:val="00286AA1"/>
    <w:rsid w:val="00290E05"/>
    <w:rsid w:val="00291734"/>
    <w:rsid w:val="00292568"/>
    <w:rsid w:val="00293350"/>
    <w:rsid w:val="00293C1C"/>
    <w:rsid w:val="00293D19"/>
    <w:rsid w:val="002947B2"/>
    <w:rsid w:val="0029480B"/>
    <w:rsid w:val="00294F9A"/>
    <w:rsid w:val="0029529A"/>
    <w:rsid w:val="002972B7"/>
    <w:rsid w:val="00297FB9"/>
    <w:rsid w:val="002A0122"/>
    <w:rsid w:val="002A0C0E"/>
    <w:rsid w:val="002A2B65"/>
    <w:rsid w:val="002A33B3"/>
    <w:rsid w:val="002A56A6"/>
    <w:rsid w:val="002A6D80"/>
    <w:rsid w:val="002A722B"/>
    <w:rsid w:val="002A74D6"/>
    <w:rsid w:val="002B06EB"/>
    <w:rsid w:val="002B14F7"/>
    <w:rsid w:val="002B2116"/>
    <w:rsid w:val="002B27E9"/>
    <w:rsid w:val="002B561D"/>
    <w:rsid w:val="002C1901"/>
    <w:rsid w:val="002C2383"/>
    <w:rsid w:val="002C25BB"/>
    <w:rsid w:val="002C3605"/>
    <w:rsid w:val="002C3950"/>
    <w:rsid w:val="002C3CD2"/>
    <w:rsid w:val="002C432A"/>
    <w:rsid w:val="002C4A03"/>
    <w:rsid w:val="002C4A20"/>
    <w:rsid w:val="002C577D"/>
    <w:rsid w:val="002C6B70"/>
    <w:rsid w:val="002C6FF0"/>
    <w:rsid w:val="002C7775"/>
    <w:rsid w:val="002D0329"/>
    <w:rsid w:val="002D0A5E"/>
    <w:rsid w:val="002D23FD"/>
    <w:rsid w:val="002D2591"/>
    <w:rsid w:val="002D289D"/>
    <w:rsid w:val="002D2935"/>
    <w:rsid w:val="002D2937"/>
    <w:rsid w:val="002D3024"/>
    <w:rsid w:val="002D33EB"/>
    <w:rsid w:val="002D4569"/>
    <w:rsid w:val="002D4A11"/>
    <w:rsid w:val="002D5AA2"/>
    <w:rsid w:val="002D6E79"/>
    <w:rsid w:val="002D6FBE"/>
    <w:rsid w:val="002D705F"/>
    <w:rsid w:val="002E2707"/>
    <w:rsid w:val="002E288E"/>
    <w:rsid w:val="002E2D4A"/>
    <w:rsid w:val="002E3018"/>
    <w:rsid w:val="002E4B59"/>
    <w:rsid w:val="002E54D8"/>
    <w:rsid w:val="002E5DBB"/>
    <w:rsid w:val="002F2F63"/>
    <w:rsid w:val="002F3818"/>
    <w:rsid w:val="002F3A77"/>
    <w:rsid w:val="002F4FA0"/>
    <w:rsid w:val="002F5A84"/>
    <w:rsid w:val="00301235"/>
    <w:rsid w:val="00301FE8"/>
    <w:rsid w:val="0030267A"/>
    <w:rsid w:val="00302BF6"/>
    <w:rsid w:val="00302D6B"/>
    <w:rsid w:val="0030528C"/>
    <w:rsid w:val="00310088"/>
    <w:rsid w:val="00310A8D"/>
    <w:rsid w:val="003126CF"/>
    <w:rsid w:val="003141D0"/>
    <w:rsid w:val="003155F5"/>
    <w:rsid w:val="00315FF2"/>
    <w:rsid w:val="0031653D"/>
    <w:rsid w:val="00317553"/>
    <w:rsid w:val="003212CA"/>
    <w:rsid w:val="003215ED"/>
    <w:rsid w:val="00322CC9"/>
    <w:rsid w:val="00326F33"/>
    <w:rsid w:val="003274EE"/>
    <w:rsid w:val="00330736"/>
    <w:rsid w:val="00331D50"/>
    <w:rsid w:val="0033209F"/>
    <w:rsid w:val="00334163"/>
    <w:rsid w:val="00334B6B"/>
    <w:rsid w:val="003367D6"/>
    <w:rsid w:val="00336B20"/>
    <w:rsid w:val="0034039C"/>
    <w:rsid w:val="00340426"/>
    <w:rsid w:val="00340E6A"/>
    <w:rsid w:val="00340F96"/>
    <w:rsid w:val="00342057"/>
    <w:rsid w:val="00342704"/>
    <w:rsid w:val="003438C5"/>
    <w:rsid w:val="00345F3B"/>
    <w:rsid w:val="00346CB8"/>
    <w:rsid w:val="00347BC1"/>
    <w:rsid w:val="00350A3F"/>
    <w:rsid w:val="00351AC8"/>
    <w:rsid w:val="003521F4"/>
    <w:rsid w:val="00353905"/>
    <w:rsid w:val="00353B0D"/>
    <w:rsid w:val="003541DA"/>
    <w:rsid w:val="0035556A"/>
    <w:rsid w:val="00355FD6"/>
    <w:rsid w:val="00357004"/>
    <w:rsid w:val="00357FB0"/>
    <w:rsid w:val="00360484"/>
    <w:rsid w:val="00360B5D"/>
    <w:rsid w:val="00361860"/>
    <w:rsid w:val="00361997"/>
    <w:rsid w:val="00362023"/>
    <w:rsid w:val="00362EAD"/>
    <w:rsid w:val="00363CA7"/>
    <w:rsid w:val="0036429E"/>
    <w:rsid w:val="00366ED9"/>
    <w:rsid w:val="00370CDA"/>
    <w:rsid w:val="003711DF"/>
    <w:rsid w:val="00373918"/>
    <w:rsid w:val="0037493D"/>
    <w:rsid w:val="0037758F"/>
    <w:rsid w:val="00380EF4"/>
    <w:rsid w:val="00381707"/>
    <w:rsid w:val="0038614E"/>
    <w:rsid w:val="00387672"/>
    <w:rsid w:val="00392933"/>
    <w:rsid w:val="00392EFA"/>
    <w:rsid w:val="00394204"/>
    <w:rsid w:val="00395275"/>
    <w:rsid w:val="00395401"/>
    <w:rsid w:val="00396C02"/>
    <w:rsid w:val="00396F6F"/>
    <w:rsid w:val="00397B9C"/>
    <w:rsid w:val="003A1214"/>
    <w:rsid w:val="003A1CE4"/>
    <w:rsid w:val="003A48B9"/>
    <w:rsid w:val="003A4A65"/>
    <w:rsid w:val="003B33BF"/>
    <w:rsid w:val="003B47FD"/>
    <w:rsid w:val="003B4F85"/>
    <w:rsid w:val="003B70B8"/>
    <w:rsid w:val="003B7324"/>
    <w:rsid w:val="003C1AE2"/>
    <w:rsid w:val="003C2721"/>
    <w:rsid w:val="003C37FC"/>
    <w:rsid w:val="003C5363"/>
    <w:rsid w:val="003C57BE"/>
    <w:rsid w:val="003C6A1D"/>
    <w:rsid w:val="003D169D"/>
    <w:rsid w:val="003D20C1"/>
    <w:rsid w:val="003D28E5"/>
    <w:rsid w:val="003D2DE7"/>
    <w:rsid w:val="003D302B"/>
    <w:rsid w:val="003D6F4B"/>
    <w:rsid w:val="003D7205"/>
    <w:rsid w:val="003D7714"/>
    <w:rsid w:val="003E0C3D"/>
    <w:rsid w:val="003E1073"/>
    <w:rsid w:val="003E1C22"/>
    <w:rsid w:val="003E38EE"/>
    <w:rsid w:val="003E5699"/>
    <w:rsid w:val="003E63E2"/>
    <w:rsid w:val="003E714D"/>
    <w:rsid w:val="003E7CE1"/>
    <w:rsid w:val="003F0B5D"/>
    <w:rsid w:val="003F1791"/>
    <w:rsid w:val="003F2849"/>
    <w:rsid w:val="003F2B39"/>
    <w:rsid w:val="003F2BCD"/>
    <w:rsid w:val="003F3098"/>
    <w:rsid w:val="003F4948"/>
    <w:rsid w:val="003F4DF2"/>
    <w:rsid w:val="003F59BD"/>
    <w:rsid w:val="003F682F"/>
    <w:rsid w:val="003F6E5E"/>
    <w:rsid w:val="0040049A"/>
    <w:rsid w:val="0040227D"/>
    <w:rsid w:val="00403771"/>
    <w:rsid w:val="00403849"/>
    <w:rsid w:val="00403F29"/>
    <w:rsid w:val="00405457"/>
    <w:rsid w:val="00406647"/>
    <w:rsid w:val="00406A34"/>
    <w:rsid w:val="00406C9D"/>
    <w:rsid w:val="00407578"/>
    <w:rsid w:val="004129E3"/>
    <w:rsid w:val="004136CC"/>
    <w:rsid w:val="004145F4"/>
    <w:rsid w:val="00414BEB"/>
    <w:rsid w:val="00414D44"/>
    <w:rsid w:val="00414F5B"/>
    <w:rsid w:val="00415838"/>
    <w:rsid w:val="00415FF7"/>
    <w:rsid w:val="004168CF"/>
    <w:rsid w:val="00416FFF"/>
    <w:rsid w:val="00417263"/>
    <w:rsid w:val="00420092"/>
    <w:rsid w:val="00422751"/>
    <w:rsid w:val="004246EB"/>
    <w:rsid w:val="00424B7C"/>
    <w:rsid w:val="00424C22"/>
    <w:rsid w:val="00425486"/>
    <w:rsid w:val="0042555A"/>
    <w:rsid w:val="004255D3"/>
    <w:rsid w:val="00426462"/>
    <w:rsid w:val="004303C8"/>
    <w:rsid w:val="00431702"/>
    <w:rsid w:val="00431E2C"/>
    <w:rsid w:val="00432914"/>
    <w:rsid w:val="00432A83"/>
    <w:rsid w:val="00434E65"/>
    <w:rsid w:val="0043611A"/>
    <w:rsid w:val="004406FF"/>
    <w:rsid w:val="00440ED9"/>
    <w:rsid w:val="00441CDB"/>
    <w:rsid w:val="0044221C"/>
    <w:rsid w:val="00442344"/>
    <w:rsid w:val="004424C6"/>
    <w:rsid w:val="00443244"/>
    <w:rsid w:val="00443B36"/>
    <w:rsid w:val="00443E0F"/>
    <w:rsid w:val="0044501A"/>
    <w:rsid w:val="00445565"/>
    <w:rsid w:val="00445626"/>
    <w:rsid w:val="00445BBA"/>
    <w:rsid w:val="00446B47"/>
    <w:rsid w:val="00446FE6"/>
    <w:rsid w:val="00447126"/>
    <w:rsid w:val="00447590"/>
    <w:rsid w:val="00450E90"/>
    <w:rsid w:val="00451492"/>
    <w:rsid w:val="004526D0"/>
    <w:rsid w:val="0045515A"/>
    <w:rsid w:val="004569B5"/>
    <w:rsid w:val="004602CC"/>
    <w:rsid w:val="00460859"/>
    <w:rsid w:val="00462D9A"/>
    <w:rsid w:val="004649C1"/>
    <w:rsid w:val="00464FAC"/>
    <w:rsid w:val="004658E1"/>
    <w:rsid w:val="00470D23"/>
    <w:rsid w:val="0047304C"/>
    <w:rsid w:val="00473387"/>
    <w:rsid w:val="00474A98"/>
    <w:rsid w:val="00474FA9"/>
    <w:rsid w:val="00480B67"/>
    <w:rsid w:val="004811E7"/>
    <w:rsid w:val="004829A6"/>
    <w:rsid w:val="00482AA7"/>
    <w:rsid w:val="0048372D"/>
    <w:rsid w:val="00483BB8"/>
    <w:rsid w:val="00486CCB"/>
    <w:rsid w:val="00486E9D"/>
    <w:rsid w:val="004905D4"/>
    <w:rsid w:val="0049184E"/>
    <w:rsid w:val="00491A78"/>
    <w:rsid w:val="00491FB7"/>
    <w:rsid w:val="004926F6"/>
    <w:rsid w:val="00493EF6"/>
    <w:rsid w:val="00495E4D"/>
    <w:rsid w:val="00495E8B"/>
    <w:rsid w:val="00496A3C"/>
    <w:rsid w:val="00497C39"/>
    <w:rsid w:val="00497DDF"/>
    <w:rsid w:val="00497EA5"/>
    <w:rsid w:val="004A081B"/>
    <w:rsid w:val="004A3896"/>
    <w:rsid w:val="004A47D8"/>
    <w:rsid w:val="004A4C27"/>
    <w:rsid w:val="004A50E9"/>
    <w:rsid w:val="004A6FF5"/>
    <w:rsid w:val="004A75EF"/>
    <w:rsid w:val="004B3128"/>
    <w:rsid w:val="004B37C1"/>
    <w:rsid w:val="004B4D95"/>
    <w:rsid w:val="004B5250"/>
    <w:rsid w:val="004B765C"/>
    <w:rsid w:val="004B7B2E"/>
    <w:rsid w:val="004C0430"/>
    <w:rsid w:val="004C069E"/>
    <w:rsid w:val="004C12D3"/>
    <w:rsid w:val="004C15C1"/>
    <w:rsid w:val="004C23AA"/>
    <w:rsid w:val="004C326B"/>
    <w:rsid w:val="004C3270"/>
    <w:rsid w:val="004C4D31"/>
    <w:rsid w:val="004C4FE3"/>
    <w:rsid w:val="004C64A3"/>
    <w:rsid w:val="004D043F"/>
    <w:rsid w:val="004D2D14"/>
    <w:rsid w:val="004D6131"/>
    <w:rsid w:val="004D6693"/>
    <w:rsid w:val="004D7732"/>
    <w:rsid w:val="004D7EA9"/>
    <w:rsid w:val="004E0A43"/>
    <w:rsid w:val="004E1968"/>
    <w:rsid w:val="004E1DBB"/>
    <w:rsid w:val="004E2D67"/>
    <w:rsid w:val="004E325D"/>
    <w:rsid w:val="004E37E4"/>
    <w:rsid w:val="004E3A30"/>
    <w:rsid w:val="004E51FA"/>
    <w:rsid w:val="004E57D5"/>
    <w:rsid w:val="004E59B3"/>
    <w:rsid w:val="004E5DF3"/>
    <w:rsid w:val="004E6C4C"/>
    <w:rsid w:val="004E7134"/>
    <w:rsid w:val="004E7902"/>
    <w:rsid w:val="004F18F8"/>
    <w:rsid w:val="004F1BF9"/>
    <w:rsid w:val="004F3524"/>
    <w:rsid w:val="004F4992"/>
    <w:rsid w:val="004F64CE"/>
    <w:rsid w:val="00500CD0"/>
    <w:rsid w:val="005048B7"/>
    <w:rsid w:val="005063E4"/>
    <w:rsid w:val="00506E1D"/>
    <w:rsid w:val="005074A2"/>
    <w:rsid w:val="00507FD3"/>
    <w:rsid w:val="005123B4"/>
    <w:rsid w:val="005130F5"/>
    <w:rsid w:val="00514453"/>
    <w:rsid w:val="0051477C"/>
    <w:rsid w:val="0051490A"/>
    <w:rsid w:val="00516C4D"/>
    <w:rsid w:val="0051714B"/>
    <w:rsid w:val="005172A8"/>
    <w:rsid w:val="00520355"/>
    <w:rsid w:val="0052130B"/>
    <w:rsid w:val="00523274"/>
    <w:rsid w:val="0052341B"/>
    <w:rsid w:val="00524E46"/>
    <w:rsid w:val="00525A82"/>
    <w:rsid w:val="00530C78"/>
    <w:rsid w:val="005329AE"/>
    <w:rsid w:val="00532BA9"/>
    <w:rsid w:val="00532BEB"/>
    <w:rsid w:val="00533963"/>
    <w:rsid w:val="0053397D"/>
    <w:rsid w:val="005349E9"/>
    <w:rsid w:val="005405B0"/>
    <w:rsid w:val="00542DE4"/>
    <w:rsid w:val="0054369F"/>
    <w:rsid w:val="0054371B"/>
    <w:rsid w:val="00544C4D"/>
    <w:rsid w:val="00544E74"/>
    <w:rsid w:val="00545221"/>
    <w:rsid w:val="00545BF5"/>
    <w:rsid w:val="00546089"/>
    <w:rsid w:val="005460E6"/>
    <w:rsid w:val="0054614B"/>
    <w:rsid w:val="005505FF"/>
    <w:rsid w:val="005506A4"/>
    <w:rsid w:val="005517F7"/>
    <w:rsid w:val="005535F9"/>
    <w:rsid w:val="005537C7"/>
    <w:rsid w:val="00553DB7"/>
    <w:rsid w:val="00554503"/>
    <w:rsid w:val="00554A6A"/>
    <w:rsid w:val="00555A32"/>
    <w:rsid w:val="00557148"/>
    <w:rsid w:val="0056007E"/>
    <w:rsid w:val="00560A9A"/>
    <w:rsid w:val="00561A19"/>
    <w:rsid w:val="00561B92"/>
    <w:rsid w:val="00562852"/>
    <w:rsid w:val="00563AFF"/>
    <w:rsid w:val="005643A9"/>
    <w:rsid w:val="00564C77"/>
    <w:rsid w:val="00566FBA"/>
    <w:rsid w:val="00567387"/>
    <w:rsid w:val="00567A34"/>
    <w:rsid w:val="00570CD7"/>
    <w:rsid w:val="0057385B"/>
    <w:rsid w:val="00573E88"/>
    <w:rsid w:val="005744DA"/>
    <w:rsid w:val="00577488"/>
    <w:rsid w:val="00577DC5"/>
    <w:rsid w:val="00580CA6"/>
    <w:rsid w:val="005816E9"/>
    <w:rsid w:val="005817D7"/>
    <w:rsid w:val="00582046"/>
    <w:rsid w:val="00582FA5"/>
    <w:rsid w:val="00583015"/>
    <w:rsid w:val="00583273"/>
    <w:rsid w:val="00584094"/>
    <w:rsid w:val="00584AB4"/>
    <w:rsid w:val="00585A6D"/>
    <w:rsid w:val="00585CC8"/>
    <w:rsid w:val="005867C4"/>
    <w:rsid w:val="00587618"/>
    <w:rsid w:val="00591D90"/>
    <w:rsid w:val="00592536"/>
    <w:rsid w:val="005951A2"/>
    <w:rsid w:val="00596890"/>
    <w:rsid w:val="00597151"/>
    <w:rsid w:val="005A030D"/>
    <w:rsid w:val="005A391B"/>
    <w:rsid w:val="005A4813"/>
    <w:rsid w:val="005A5211"/>
    <w:rsid w:val="005A7B5F"/>
    <w:rsid w:val="005B0C4D"/>
    <w:rsid w:val="005B144A"/>
    <w:rsid w:val="005B2866"/>
    <w:rsid w:val="005B28CC"/>
    <w:rsid w:val="005B2DDD"/>
    <w:rsid w:val="005B3013"/>
    <w:rsid w:val="005B3F0D"/>
    <w:rsid w:val="005C0FD1"/>
    <w:rsid w:val="005C2214"/>
    <w:rsid w:val="005C28DE"/>
    <w:rsid w:val="005C4D06"/>
    <w:rsid w:val="005C52CE"/>
    <w:rsid w:val="005C6008"/>
    <w:rsid w:val="005C6D65"/>
    <w:rsid w:val="005C7998"/>
    <w:rsid w:val="005C7F48"/>
    <w:rsid w:val="005D088F"/>
    <w:rsid w:val="005D422B"/>
    <w:rsid w:val="005D5C27"/>
    <w:rsid w:val="005D6BBC"/>
    <w:rsid w:val="005D6EBA"/>
    <w:rsid w:val="005D74B6"/>
    <w:rsid w:val="005D75B1"/>
    <w:rsid w:val="005E168A"/>
    <w:rsid w:val="005E18FE"/>
    <w:rsid w:val="005E23F1"/>
    <w:rsid w:val="005E285C"/>
    <w:rsid w:val="005E28A5"/>
    <w:rsid w:val="005E4054"/>
    <w:rsid w:val="005E43AA"/>
    <w:rsid w:val="005E4B36"/>
    <w:rsid w:val="005E4BCD"/>
    <w:rsid w:val="005E4DCF"/>
    <w:rsid w:val="005E4DD4"/>
    <w:rsid w:val="005E5419"/>
    <w:rsid w:val="005E60FE"/>
    <w:rsid w:val="005E6641"/>
    <w:rsid w:val="005F0384"/>
    <w:rsid w:val="005F0878"/>
    <w:rsid w:val="005F151C"/>
    <w:rsid w:val="005F18CD"/>
    <w:rsid w:val="005F1BB6"/>
    <w:rsid w:val="005F368C"/>
    <w:rsid w:val="005F51AF"/>
    <w:rsid w:val="00601109"/>
    <w:rsid w:val="00602225"/>
    <w:rsid w:val="006028A3"/>
    <w:rsid w:val="006029D0"/>
    <w:rsid w:val="00602F0B"/>
    <w:rsid w:val="0060483E"/>
    <w:rsid w:val="006064DD"/>
    <w:rsid w:val="00606AB0"/>
    <w:rsid w:val="00606E00"/>
    <w:rsid w:val="006079AA"/>
    <w:rsid w:val="006079B8"/>
    <w:rsid w:val="00607B0B"/>
    <w:rsid w:val="00607F11"/>
    <w:rsid w:val="00611560"/>
    <w:rsid w:val="00611671"/>
    <w:rsid w:val="00611E59"/>
    <w:rsid w:val="0061219C"/>
    <w:rsid w:val="00612A86"/>
    <w:rsid w:val="00615151"/>
    <w:rsid w:val="0061594C"/>
    <w:rsid w:val="00615BAE"/>
    <w:rsid w:val="00615E58"/>
    <w:rsid w:val="00616A04"/>
    <w:rsid w:val="00616D69"/>
    <w:rsid w:val="00617266"/>
    <w:rsid w:val="0062022E"/>
    <w:rsid w:val="00620352"/>
    <w:rsid w:val="0062321C"/>
    <w:rsid w:val="00623353"/>
    <w:rsid w:val="00624AAB"/>
    <w:rsid w:val="00626341"/>
    <w:rsid w:val="00627B4C"/>
    <w:rsid w:val="00630B0F"/>
    <w:rsid w:val="00630F5E"/>
    <w:rsid w:val="00631050"/>
    <w:rsid w:val="0063455D"/>
    <w:rsid w:val="00634F3A"/>
    <w:rsid w:val="0063577A"/>
    <w:rsid w:val="00635A8F"/>
    <w:rsid w:val="00637B02"/>
    <w:rsid w:val="00637BFE"/>
    <w:rsid w:val="006404C5"/>
    <w:rsid w:val="00643C72"/>
    <w:rsid w:val="0064474C"/>
    <w:rsid w:val="006453CC"/>
    <w:rsid w:val="00645548"/>
    <w:rsid w:val="006476FD"/>
    <w:rsid w:val="00647FCF"/>
    <w:rsid w:val="00650661"/>
    <w:rsid w:val="006508AA"/>
    <w:rsid w:val="0065121A"/>
    <w:rsid w:val="006517DD"/>
    <w:rsid w:val="00653727"/>
    <w:rsid w:val="00654383"/>
    <w:rsid w:val="00656826"/>
    <w:rsid w:val="00660FC2"/>
    <w:rsid w:val="0066145C"/>
    <w:rsid w:val="006642AB"/>
    <w:rsid w:val="00664AA6"/>
    <w:rsid w:val="00666434"/>
    <w:rsid w:val="006671F4"/>
    <w:rsid w:val="0067052B"/>
    <w:rsid w:val="006707EB"/>
    <w:rsid w:val="00673956"/>
    <w:rsid w:val="00673F18"/>
    <w:rsid w:val="00676066"/>
    <w:rsid w:val="00676DD9"/>
    <w:rsid w:val="00676F6F"/>
    <w:rsid w:val="00680538"/>
    <w:rsid w:val="00681C27"/>
    <w:rsid w:val="00682F9E"/>
    <w:rsid w:val="00683346"/>
    <w:rsid w:val="00684B03"/>
    <w:rsid w:val="0068616D"/>
    <w:rsid w:val="00693B0D"/>
    <w:rsid w:val="00693FCD"/>
    <w:rsid w:val="00694BB3"/>
    <w:rsid w:val="00696967"/>
    <w:rsid w:val="00697884"/>
    <w:rsid w:val="006A122C"/>
    <w:rsid w:val="006A181C"/>
    <w:rsid w:val="006A1FA3"/>
    <w:rsid w:val="006A441F"/>
    <w:rsid w:val="006A4E27"/>
    <w:rsid w:val="006A5D9D"/>
    <w:rsid w:val="006B26BD"/>
    <w:rsid w:val="006B2FF2"/>
    <w:rsid w:val="006B347F"/>
    <w:rsid w:val="006B50ED"/>
    <w:rsid w:val="006B546A"/>
    <w:rsid w:val="006B792C"/>
    <w:rsid w:val="006B7D05"/>
    <w:rsid w:val="006C0EC0"/>
    <w:rsid w:val="006C13D6"/>
    <w:rsid w:val="006C21E0"/>
    <w:rsid w:val="006C3B14"/>
    <w:rsid w:val="006C5995"/>
    <w:rsid w:val="006C5E45"/>
    <w:rsid w:val="006D24CF"/>
    <w:rsid w:val="006D4DAE"/>
    <w:rsid w:val="006D5B5A"/>
    <w:rsid w:val="006D71DD"/>
    <w:rsid w:val="006D79C5"/>
    <w:rsid w:val="006E0089"/>
    <w:rsid w:val="006E3639"/>
    <w:rsid w:val="006E463F"/>
    <w:rsid w:val="006E7EA2"/>
    <w:rsid w:val="006F0722"/>
    <w:rsid w:val="006F2F2A"/>
    <w:rsid w:val="006F5100"/>
    <w:rsid w:val="006F66AE"/>
    <w:rsid w:val="006F6DBC"/>
    <w:rsid w:val="006F7BE6"/>
    <w:rsid w:val="00703347"/>
    <w:rsid w:val="00703E1D"/>
    <w:rsid w:val="00705155"/>
    <w:rsid w:val="00706023"/>
    <w:rsid w:val="0070642F"/>
    <w:rsid w:val="00706530"/>
    <w:rsid w:val="007107E8"/>
    <w:rsid w:val="0071164A"/>
    <w:rsid w:val="00711AF1"/>
    <w:rsid w:val="00713FBE"/>
    <w:rsid w:val="00714628"/>
    <w:rsid w:val="00715C02"/>
    <w:rsid w:val="00716DC7"/>
    <w:rsid w:val="007178DB"/>
    <w:rsid w:val="007203C9"/>
    <w:rsid w:val="007205C6"/>
    <w:rsid w:val="00721D7B"/>
    <w:rsid w:val="007220AA"/>
    <w:rsid w:val="007236E3"/>
    <w:rsid w:val="00724D16"/>
    <w:rsid w:val="00725175"/>
    <w:rsid w:val="007276B2"/>
    <w:rsid w:val="00727C58"/>
    <w:rsid w:val="007321A8"/>
    <w:rsid w:val="00732E00"/>
    <w:rsid w:val="00733A46"/>
    <w:rsid w:val="00733C08"/>
    <w:rsid w:val="00734349"/>
    <w:rsid w:val="007347D7"/>
    <w:rsid w:val="007352F6"/>
    <w:rsid w:val="00735603"/>
    <w:rsid w:val="0073562E"/>
    <w:rsid w:val="00735CBB"/>
    <w:rsid w:val="00736802"/>
    <w:rsid w:val="00736E3D"/>
    <w:rsid w:val="00737419"/>
    <w:rsid w:val="007376F8"/>
    <w:rsid w:val="0073775F"/>
    <w:rsid w:val="00737C41"/>
    <w:rsid w:val="007415D6"/>
    <w:rsid w:val="00743252"/>
    <w:rsid w:val="00744DAC"/>
    <w:rsid w:val="0074511D"/>
    <w:rsid w:val="0074650C"/>
    <w:rsid w:val="00747912"/>
    <w:rsid w:val="00750377"/>
    <w:rsid w:val="007509BB"/>
    <w:rsid w:val="00751BAC"/>
    <w:rsid w:val="007523CC"/>
    <w:rsid w:val="0075252D"/>
    <w:rsid w:val="00752F5F"/>
    <w:rsid w:val="00754AB2"/>
    <w:rsid w:val="00756937"/>
    <w:rsid w:val="00756C65"/>
    <w:rsid w:val="0075791D"/>
    <w:rsid w:val="007624B4"/>
    <w:rsid w:val="00762710"/>
    <w:rsid w:val="007631A2"/>
    <w:rsid w:val="00764F80"/>
    <w:rsid w:val="007679B5"/>
    <w:rsid w:val="007701C1"/>
    <w:rsid w:val="00770B97"/>
    <w:rsid w:val="007716B7"/>
    <w:rsid w:val="0077181E"/>
    <w:rsid w:val="00774364"/>
    <w:rsid w:val="00774EA8"/>
    <w:rsid w:val="00776777"/>
    <w:rsid w:val="00777B58"/>
    <w:rsid w:val="00780905"/>
    <w:rsid w:val="00780FA3"/>
    <w:rsid w:val="00781E75"/>
    <w:rsid w:val="007820B1"/>
    <w:rsid w:val="0078302C"/>
    <w:rsid w:val="007835A4"/>
    <w:rsid w:val="007835B8"/>
    <w:rsid w:val="00783BCC"/>
    <w:rsid w:val="007848EA"/>
    <w:rsid w:val="00786B0B"/>
    <w:rsid w:val="00786B53"/>
    <w:rsid w:val="00787FAA"/>
    <w:rsid w:val="007906BF"/>
    <w:rsid w:val="00794374"/>
    <w:rsid w:val="00794EC5"/>
    <w:rsid w:val="00795C3B"/>
    <w:rsid w:val="00797916"/>
    <w:rsid w:val="00797B35"/>
    <w:rsid w:val="007A049E"/>
    <w:rsid w:val="007A1AC0"/>
    <w:rsid w:val="007A5A96"/>
    <w:rsid w:val="007A7B07"/>
    <w:rsid w:val="007B1E87"/>
    <w:rsid w:val="007B1F5A"/>
    <w:rsid w:val="007B469C"/>
    <w:rsid w:val="007B57DB"/>
    <w:rsid w:val="007B5A46"/>
    <w:rsid w:val="007B5F6E"/>
    <w:rsid w:val="007B5FEB"/>
    <w:rsid w:val="007C042D"/>
    <w:rsid w:val="007C196D"/>
    <w:rsid w:val="007C1C04"/>
    <w:rsid w:val="007C3FEE"/>
    <w:rsid w:val="007C65C2"/>
    <w:rsid w:val="007C6ED4"/>
    <w:rsid w:val="007C757E"/>
    <w:rsid w:val="007D0BE3"/>
    <w:rsid w:val="007D28EF"/>
    <w:rsid w:val="007D3172"/>
    <w:rsid w:val="007D4CFE"/>
    <w:rsid w:val="007D5E3E"/>
    <w:rsid w:val="007D659D"/>
    <w:rsid w:val="007D65B3"/>
    <w:rsid w:val="007D77A3"/>
    <w:rsid w:val="007E03C2"/>
    <w:rsid w:val="007E2A38"/>
    <w:rsid w:val="007E31F1"/>
    <w:rsid w:val="007E5BFE"/>
    <w:rsid w:val="007E6ECA"/>
    <w:rsid w:val="007E7CAF"/>
    <w:rsid w:val="007F0A93"/>
    <w:rsid w:val="007F2C2B"/>
    <w:rsid w:val="007F3B43"/>
    <w:rsid w:val="007F3B8B"/>
    <w:rsid w:val="007F4530"/>
    <w:rsid w:val="007F4660"/>
    <w:rsid w:val="007F4E55"/>
    <w:rsid w:val="007F53FA"/>
    <w:rsid w:val="007F55F7"/>
    <w:rsid w:val="007F6CFA"/>
    <w:rsid w:val="007F785A"/>
    <w:rsid w:val="007F7C84"/>
    <w:rsid w:val="008003FE"/>
    <w:rsid w:val="00800441"/>
    <w:rsid w:val="0080287A"/>
    <w:rsid w:val="0080443C"/>
    <w:rsid w:val="00805BC8"/>
    <w:rsid w:val="00805D3F"/>
    <w:rsid w:val="00806167"/>
    <w:rsid w:val="00806FF8"/>
    <w:rsid w:val="00807638"/>
    <w:rsid w:val="008077BA"/>
    <w:rsid w:val="00810760"/>
    <w:rsid w:val="00812474"/>
    <w:rsid w:val="00813602"/>
    <w:rsid w:val="00813652"/>
    <w:rsid w:val="00813688"/>
    <w:rsid w:val="008138FA"/>
    <w:rsid w:val="008163A6"/>
    <w:rsid w:val="008174A0"/>
    <w:rsid w:val="00820FFE"/>
    <w:rsid w:val="008217BC"/>
    <w:rsid w:val="00821921"/>
    <w:rsid w:val="00822388"/>
    <w:rsid w:val="00824201"/>
    <w:rsid w:val="00824619"/>
    <w:rsid w:val="00825792"/>
    <w:rsid w:val="00825F2F"/>
    <w:rsid w:val="00827151"/>
    <w:rsid w:val="00830B3A"/>
    <w:rsid w:val="0083241B"/>
    <w:rsid w:val="00833D28"/>
    <w:rsid w:val="008346FE"/>
    <w:rsid w:val="00836A7D"/>
    <w:rsid w:val="008374EB"/>
    <w:rsid w:val="0083768D"/>
    <w:rsid w:val="00837DC7"/>
    <w:rsid w:val="0084046E"/>
    <w:rsid w:val="00844388"/>
    <w:rsid w:val="0085115A"/>
    <w:rsid w:val="00851286"/>
    <w:rsid w:val="00851BBA"/>
    <w:rsid w:val="00851C5A"/>
    <w:rsid w:val="008527CF"/>
    <w:rsid w:val="00853D00"/>
    <w:rsid w:val="00853FA6"/>
    <w:rsid w:val="00860D89"/>
    <w:rsid w:val="0086169F"/>
    <w:rsid w:val="00861D56"/>
    <w:rsid w:val="008628EC"/>
    <w:rsid w:val="00862F14"/>
    <w:rsid w:val="00863BC2"/>
    <w:rsid w:val="00864289"/>
    <w:rsid w:val="00865073"/>
    <w:rsid w:val="0086623F"/>
    <w:rsid w:val="00867FE4"/>
    <w:rsid w:val="00870B56"/>
    <w:rsid w:val="00870BBD"/>
    <w:rsid w:val="008722F3"/>
    <w:rsid w:val="0087328A"/>
    <w:rsid w:val="00873F12"/>
    <w:rsid w:val="00877230"/>
    <w:rsid w:val="00877864"/>
    <w:rsid w:val="008817F6"/>
    <w:rsid w:val="008818EA"/>
    <w:rsid w:val="00881AD5"/>
    <w:rsid w:val="00881B25"/>
    <w:rsid w:val="00882641"/>
    <w:rsid w:val="00882835"/>
    <w:rsid w:val="00884560"/>
    <w:rsid w:val="008852E3"/>
    <w:rsid w:val="0089243F"/>
    <w:rsid w:val="00892686"/>
    <w:rsid w:val="008926B4"/>
    <w:rsid w:val="008927E1"/>
    <w:rsid w:val="00892925"/>
    <w:rsid w:val="0089413D"/>
    <w:rsid w:val="00895E73"/>
    <w:rsid w:val="00896D10"/>
    <w:rsid w:val="008A0412"/>
    <w:rsid w:val="008A058B"/>
    <w:rsid w:val="008A061B"/>
    <w:rsid w:val="008A0F0A"/>
    <w:rsid w:val="008A1232"/>
    <w:rsid w:val="008A127B"/>
    <w:rsid w:val="008A141C"/>
    <w:rsid w:val="008A329C"/>
    <w:rsid w:val="008A4BD1"/>
    <w:rsid w:val="008A5DF2"/>
    <w:rsid w:val="008A714D"/>
    <w:rsid w:val="008A79F2"/>
    <w:rsid w:val="008A7BBB"/>
    <w:rsid w:val="008B0063"/>
    <w:rsid w:val="008B0BAE"/>
    <w:rsid w:val="008B0DD8"/>
    <w:rsid w:val="008B14EF"/>
    <w:rsid w:val="008B4DEA"/>
    <w:rsid w:val="008B53EB"/>
    <w:rsid w:val="008B57A2"/>
    <w:rsid w:val="008B5868"/>
    <w:rsid w:val="008B7E55"/>
    <w:rsid w:val="008C066D"/>
    <w:rsid w:val="008C2C49"/>
    <w:rsid w:val="008C2D76"/>
    <w:rsid w:val="008C32EC"/>
    <w:rsid w:val="008C3629"/>
    <w:rsid w:val="008C3F93"/>
    <w:rsid w:val="008C5F09"/>
    <w:rsid w:val="008C69FB"/>
    <w:rsid w:val="008C775A"/>
    <w:rsid w:val="008D05C1"/>
    <w:rsid w:val="008D1CC9"/>
    <w:rsid w:val="008D3576"/>
    <w:rsid w:val="008D7D23"/>
    <w:rsid w:val="008E12ED"/>
    <w:rsid w:val="008E15FB"/>
    <w:rsid w:val="008E243B"/>
    <w:rsid w:val="008E312F"/>
    <w:rsid w:val="008E3C86"/>
    <w:rsid w:val="008E3EF8"/>
    <w:rsid w:val="008E58DC"/>
    <w:rsid w:val="008E7054"/>
    <w:rsid w:val="008E7225"/>
    <w:rsid w:val="008E7B7D"/>
    <w:rsid w:val="008F0164"/>
    <w:rsid w:val="008F0EF0"/>
    <w:rsid w:val="008F1883"/>
    <w:rsid w:val="008F198D"/>
    <w:rsid w:val="008F2274"/>
    <w:rsid w:val="008F75F5"/>
    <w:rsid w:val="008F7DC5"/>
    <w:rsid w:val="00902609"/>
    <w:rsid w:val="00906601"/>
    <w:rsid w:val="009072C2"/>
    <w:rsid w:val="00907590"/>
    <w:rsid w:val="00911074"/>
    <w:rsid w:val="00912360"/>
    <w:rsid w:val="0091246B"/>
    <w:rsid w:val="009140F9"/>
    <w:rsid w:val="00915A6A"/>
    <w:rsid w:val="00915CB3"/>
    <w:rsid w:val="00916617"/>
    <w:rsid w:val="009171D3"/>
    <w:rsid w:val="009176CF"/>
    <w:rsid w:val="00920156"/>
    <w:rsid w:val="00920EA3"/>
    <w:rsid w:val="009215CA"/>
    <w:rsid w:val="009218F1"/>
    <w:rsid w:val="00921BC2"/>
    <w:rsid w:val="00921CF4"/>
    <w:rsid w:val="00923C02"/>
    <w:rsid w:val="00923D3F"/>
    <w:rsid w:val="00924196"/>
    <w:rsid w:val="0092478A"/>
    <w:rsid w:val="009248E9"/>
    <w:rsid w:val="00925991"/>
    <w:rsid w:val="00927728"/>
    <w:rsid w:val="00927F53"/>
    <w:rsid w:val="009306E8"/>
    <w:rsid w:val="009313BF"/>
    <w:rsid w:val="00931523"/>
    <w:rsid w:val="009320D3"/>
    <w:rsid w:val="0093445E"/>
    <w:rsid w:val="00934C77"/>
    <w:rsid w:val="00936778"/>
    <w:rsid w:val="00936D3D"/>
    <w:rsid w:val="009407A2"/>
    <w:rsid w:val="00941469"/>
    <w:rsid w:val="0094158E"/>
    <w:rsid w:val="009437E7"/>
    <w:rsid w:val="00943852"/>
    <w:rsid w:val="00946767"/>
    <w:rsid w:val="0095097A"/>
    <w:rsid w:val="00951020"/>
    <w:rsid w:val="009525AF"/>
    <w:rsid w:val="009566FA"/>
    <w:rsid w:val="00957CB4"/>
    <w:rsid w:val="00961A74"/>
    <w:rsid w:val="00962DB1"/>
    <w:rsid w:val="00964C93"/>
    <w:rsid w:val="0096673F"/>
    <w:rsid w:val="0096729F"/>
    <w:rsid w:val="00967CFF"/>
    <w:rsid w:val="00971722"/>
    <w:rsid w:val="009722E3"/>
    <w:rsid w:val="00973DAD"/>
    <w:rsid w:val="009749EA"/>
    <w:rsid w:val="0097505E"/>
    <w:rsid w:val="009750C3"/>
    <w:rsid w:val="00975B6D"/>
    <w:rsid w:val="00976D04"/>
    <w:rsid w:val="00977679"/>
    <w:rsid w:val="00977E78"/>
    <w:rsid w:val="009808BF"/>
    <w:rsid w:val="009814AC"/>
    <w:rsid w:val="00982BA1"/>
    <w:rsid w:val="0098369B"/>
    <w:rsid w:val="009845C3"/>
    <w:rsid w:val="0098584E"/>
    <w:rsid w:val="00985D22"/>
    <w:rsid w:val="00985E07"/>
    <w:rsid w:val="00985E9A"/>
    <w:rsid w:val="00987964"/>
    <w:rsid w:val="00990B9F"/>
    <w:rsid w:val="0099113E"/>
    <w:rsid w:val="00991F95"/>
    <w:rsid w:val="00992555"/>
    <w:rsid w:val="00992CF0"/>
    <w:rsid w:val="00993382"/>
    <w:rsid w:val="00994C9E"/>
    <w:rsid w:val="009953AB"/>
    <w:rsid w:val="00995FDF"/>
    <w:rsid w:val="009962ED"/>
    <w:rsid w:val="0099669A"/>
    <w:rsid w:val="009A05D4"/>
    <w:rsid w:val="009A0F1D"/>
    <w:rsid w:val="009A1993"/>
    <w:rsid w:val="009A1E5C"/>
    <w:rsid w:val="009A24C2"/>
    <w:rsid w:val="009A410E"/>
    <w:rsid w:val="009A42C4"/>
    <w:rsid w:val="009A64EB"/>
    <w:rsid w:val="009A6579"/>
    <w:rsid w:val="009A6730"/>
    <w:rsid w:val="009A6D1D"/>
    <w:rsid w:val="009A71DB"/>
    <w:rsid w:val="009B0CE4"/>
    <w:rsid w:val="009B101E"/>
    <w:rsid w:val="009B2C37"/>
    <w:rsid w:val="009B46F7"/>
    <w:rsid w:val="009B500D"/>
    <w:rsid w:val="009B7F53"/>
    <w:rsid w:val="009C04E2"/>
    <w:rsid w:val="009C246A"/>
    <w:rsid w:val="009C3623"/>
    <w:rsid w:val="009C425E"/>
    <w:rsid w:val="009C6A1A"/>
    <w:rsid w:val="009D1A96"/>
    <w:rsid w:val="009D1B5A"/>
    <w:rsid w:val="009D21E6"/>
    <w:rsid w:val="009D24C9"/>
    <w:rsid w:val="009D3EF6"/>
    <w:rsid w:val="009D5A4D"/>
    <w:rsid w:val="009D5ABC"/>
    <w:rsid w:val="009D6558"/>
    <w:rsid w:val="009E1EE5"/>
    <w:rsid w:val="009E4A20"/>
    <w:rsid w:val="009E56FB"/>
    <w:rsid w:val="009E63F7"/>
    <w:rsid w:val="009E6FF2"/>
    <w:rsid w:val="009E74CF"/>
    <w:rsid w:val="009E771E"/>
    <w:rsid w:val="009F00E5"/>
    <w:rsid w:val="009F01CB"/>
    <w:rsid w:val="009F1FEC"/>
    <w:rsid w:val="009F271D"/>
    <w:rsid w:val="009F29AE"/>
    <w:rsid w:val="009F3AEE"/>
    <w:rsid w:val="009F3F16"/>
    <w:rsid w:val="009F48DF"/>
    <w:rsid w:val="009F4E33"/>
    <w:rsid w:val="009F54A5"/>
    <w:rsid w:val="009F639C"/>
    <w:rsid w:val="009F6C4B"/>
    <w:rsid w:val="009F7197"/>
    <w:rsid w:val="009F71BD"/>
    <w:rsid w:val="00A00172"/>
    <w:rsid w:val="00A0021A"/>
    <w:rsid w:val="00A01BD5"/>
    <w:rsid w:val="00A02C54"/>
    <w:rsid w:val="00A052BB"/>
    <w:rsid w:val="00A05E9D"/>
    <w:rsid w:val="00A109C7"/>
    <w:rsid w:val="00A12210"/>
    <w:rsid w:val="00A134E9"/>
    <w:rsid w:val="00A141BC"/>
    <w:rsid w:val="00A14E07"/>
    <w:rsid w:val="00A16453"/>
    <w:rsid w:val="00A16CD0"/>
    <w:rsid w:val="00A16EB3"/>
    <w:rsid w:val="00A17596"/>
    <w:rsid w:val="00A21A7D"/>
    <w:rsid w:val="00A225B8"/>
    <w:rsid w:val="00A228FF"/>
    <w:rsid w:val="00A236C5"/>
    <w:rsid w:val="00A2423B"/>
    <w:rsid w:val="00A24A1B"/>
    <w:rsid w:val="00A24AB0"/>
    <w:rsid w:val="00A261CE"/>
    <w:rsid w:val="00A26AA6"/>
    <w:rsid w:val="00A30D5D"/>
    <w:rsid w:val="00A324F2"/>
    <w:rsid w:val="00A33940"/>
    <w:rsid w:val="00A3437D"/>
    <w:rsid w:val="00A3506B"/>
    <w:rsid w:val="00A3559E"/>
    <w:rsid w:val="00A36037"/>
    <w:rsid w:val="00A3684B"/>
    <w:rsid w:val="00A36FBA"/>
    <w:rsid w:val="00A378A3"/>
    <w:rsid w:val="00A4084B"/>
    <w:rsid w:val="00A416A3"/>
    <w:rsid w:val="00A41DA3"/>
    <w:rsid w:val="00A43928"/>
    <w:rsid w:val="00A43E15"/>
    <w:rsid w:val="00A460BC"/>
    <w:rsid w:val="00A465C4"/>
    <w:rsid w:val="00A466F3"/>
    <w:rsid w:val="00A46D8D"/>
    <w:rsid w:val="00A47297"/>
    <w:rsid w:val="00A47EE8"/>
    <w:rsid w:val="00A5065D"/>
    <w:rsid w:val="00A51363"/>
    <w:rsid w:val="00A52A5A"/>
    <w:rsid w:val="00A52F5A"/>
    <w:rsid w:val="00A538A9"/>
    <w:rsid w:val="00A549DB"/>
    <w:rsid w:val="00A54B10"/>
    <w:rsid w:val="00A55AB0"/>
    <w:rsid w:val="00A57838"/>
    <w:rsid w:val="00A57E30"/>
    <w:rsid w:val="00A6080E"/>
    <w:rsid w:val="00A61A7D"/>
    <w:rsid w:val="00A61ABF"/>
    <w:rsid w:val="00A6389C"/>
    <w:rsid w:val="00A63EBB"/>
    <w:rsid w:val="00A64AF3"/>
    <w:rsid w:val="00A65BA8"/>
    <w:rsid w:val="00A66F77"/>
    <w:rsid w:val="00A672B9"/>
    <w:rsid w:val="00A67691"/>
    <w:rsid w:val="00A7099C"/>
    <w:rsid w:val="00A71E78"/>
    <w:rsid w:val="00A739B5"/>
    <w:rsid w:val="00A742B0"/>
    <w:rsid w:val="00A746EC"/>
    <w:rsid w:val="00A76A34"/>
    <w:rsid w:val="00A76F7D"/>
    <w:rsid w:val="00A77692"/>
    <w:rsid w:val="00A77804"/>
    <w:rsid w:val="00A80A53"/>
    <w:rsid w:val="00A80C2D"/>
    <w:rsid w:val="00A80F98"/>
    <w:rsid w:val="00A810E7"/>
    <w:rsid w:val="00A81D65"/>
    <w:rsid w:val="00A82B66"/>
    <w:rsid w:val="00A85747"/>
    <w:rsid w:val="00A930C2"/>
    <w:rsid w:val="00A942CC"/>
    <w:rsid w:val="00A976F8"/>
    <w:rsid w:val="00AA2A5B"/>
    <w:rsid w:val="00AA2DC9"/>
    <w:rsid w:val="00AA43E3"/>
    <w:rsid w:val="00AA45BB"/>
    <w:rsid w:val="00AA5EA7"/>
    <w:rsid w:val="00AA607B"/>
    <w:rsid w:val="00AB0745"/>
    <w:rsid w:val="00AB0E01"/>
    <w:rsid w:val="00AB2417"/>
    <w:rsid w:val="00AB3AB0"/>
    <w:rsid w:val="00AB4628"/>
    <w:rsid w:val="00AB4BD6"/>
    <w:rsid w:val="00AB654D"/>
    <w:rsid w:val="00AB7CCB"/>
    <w:rsid w:val="00AC2714"/>
    <w:rsid w:val="00AC3766"/>
    <w:rsid w:val="00AC471D"/>
    <w:rsid w:val="00AC4BD3"/>
    <w:rsid w:val="00AC4BF4"/>
    <w:rsid w:val="00AC5E18"/>
    <w:rsid w:val="00AC61F1"/>
    <w:rsid w:val="00AC6C66"/>
    <w:rsid w:val="00AD00DD"/>
    <w:rsid w:val="00AD0164"/>
    <w:rsid w:val="00AD0CBD"/>
    <w:rsid w:val="00AD2843"/>
    <w:rsid w:val="00AD4622"/>
    <w:rsid w:val="00AD5250"/>
    <w:rsid w:val="00AD72C8"/>
    <w:rsid w:val="00AD73EA"/>
    <w:rsid w:val="00AE3023"/>
    <w:rsid w:val="00AE3943"/>
    <w:rsid w:val="00AE40F6"/>
    <w:rsid w:val="00AE4D87"/>
    <w:rsid w:val="00AE739D"/>
    <w:rsid w:val="00AE7554"/>
    <w:rsid w:val="00AF1201"/>
    <w:rsid w:val="00AF4172"/>
    <w:rsid w:val="00AF4EAF"/>
    <w:rsid w:val="00AF556A"/>
    <w:rsid w:val="00AF6625"/>
    <w:rsid w:val="00AF751C"/>
    <w:rsid w:val="00AF7EC9"/>
    <w:rsid w:val="00B007D1"/>
    <w:rsid w:val="00B02C7F"/>
    <w:rsid w:val="00B04190"/>
    <w:rsid w:val="00B0597A"/>
    <w:rsid w:val="00B108C0"/>
    <w:rsid w:val="00B109ED"/>
    <w:rsid w:val="00B10E3B"/>
    <w:rsid w:val="00B11392"/>
    <w:rsid w:val="00B1163F"/>
    <w:rsid w:val="00B11D56"/>
    <w:rsid w:val="00B131A4"/>
    <w:rsid w:val="00B14059"/>
    <w:rsid w:val="00B14CA5"/>
    <w:rsid w:val="00B1621C"/>
    <w:rsid w:val="00B175D6"/>
    <w:rsid w:val="00B21076"/>
    <w:rsid w:val="00B24863"/>
    <w:rsid w:val="00B2561C"/>
    <w:rsid w:val="00B25A9A"/>
    <w:rsid w:val="00B27FF5"/>
    <w:rsid w:val="00B31A1D"/>
    <w:rsid w:val="00B32458"/>
    <w:rsid w:val="00B32B74"/>
    <w:rsid w:val="00B32C4C"/>
    <w:rsid w:val="00B32F21"/>
    <w:rsid w:val="00B35B2F"/>
    <w:rsid w:val="00B36880"/>
    <w:rsid w:val="00B3716C"/>
    <w:rsid w:val="00B37C23"/>
    <w:rsid w:val="00B43C0F"/>
    <w:rsid w:val="00B43FE6"/>
    <w:rsid w:val="00B43FF3"/>
    <w:rsid w:val="00B4657E"/>
    <w:rsid w:val="00B46BA7"/>
    <w:rsid w:val="00B46E6C"/>
    <w:rsid w:val="00B4762B"/>
    <w:rsid w:val="00B5196F"/>
    <w:rsid w:val="00B53813"/>
    <w:rsid w:val="00B557CC"/>
    <w:rsid w:val="00B55D33"/>
    <w:rsid w:val="00B56D6C"/>
    <w:rsid w:val="00B61D0E"/>
    <w:rsid w:val="00B6300B"/>
    <w:rsid w:val="00B63E03"/>
    <w:rsid w:val="00B66319"/>
    <w:rsid w:val="00B66349"/>
    <w:rsid w:val="00B66734"/>
    <w:rsid w:val="00B677C6"/>
    <w:rsid w:val="00B7082E"/>
    <w:rsid w:val="00B70C87"/>
    <w:rsid w:val="00B710E8"/>
    <w:rsid w:val="00B71AB2"/>
    <w:rsid w:val="00B74A19"/>
    <w:rsid w:val="00B75730"/>
    <w:rsid w:val="00B7643F"/>
    <w:rsid w:val="00B77D74"/>
    <w:rsid w:val="00B80210"/>
    <w:rsid w:val="00B8082A"/>
    <w:rsid w:val="00B8097B"/>
    <w:rsid w:val="00B81A82"/>
    <w:rsid w:val="00B81CFD"/>
    <w:rsid w:val="00B828D4"/>
    <w:rsid w:val="00B8499B"/>
    <w:rsid w:val="00B84D79"/>
    <w:rsid w:val="00B8672E"/>
    <w:rsid w:val="00B9095A"/>
    <w:rsid w:val="00B91B16"/>
    <w:rsid w:val="00B92D46"/>
    <w:rsid w:val="00B93380"/>
    <w:rsid w:val="00B95828"/>
    <w:rsid w:val="00B97259"/>
    <w:rsid w:val="00B97554"/>
    <w:rsid w:val="00BA1FFC"/>
    <w:rsid w:val="00BA4A98"/>
    <w:rsid w:val="00BA5396"/>
    <w:rsid w:val="00BA5F52"/>
    <w:rsid w:val="00BA624E"/>
    <w:rsid w:val="00BB013C"/>
    <w:rsid w:val="00BB02FE"/>
    <w:rsid w:val="00BB1019"/>
    <w:rsid w:val="00BB1434"/>
    <w:rsid w:val="00BB1749"/>
    <w:rsid w:val="00BB1C8C"/>
    <w:rsid w:val="00BB38A8"/>
    <w:rsid w:val="00BB45A5"/>
    <w:rsid w:val="00BB5714"/>
    <w:rsid w:val="00BC0981"/>
    <w:rsid w:val="00BC16F2"/>
    <w:rsid w:val="00BC1F18"/>
    <w:rsid w:val="00BC2D39"/>
    <w:rsid w:val="00BC322A"/>
    <w:rsid w:val="00BC37AF"/>
    <w:rsid w:val="00BC48D6"/>
    <w:rsid w:val="00BC4D27"/>
    <w:rsid w:val="00BC7735"/>
    <w:rsid w:val="00BC77F5"/>
    <w:rsid w:val="00BD0149"/>
    <w:rsid w:val="00BD02D5"/>
    <w:rsid w:val="00BD1F9B"/>
    <w:rsid w:val="00BD2579"/>
    <w:rsid w:val="00BD3A31"/>
    <w:rsid w:val="00BD5A5D"/>
    <w:rsid w:val="00BD5E1A"/>
    <w:rsid w:val="00BD6056"/>
    <w:rsid w:val="00BD67A5"/>
    <w:rsid w:val="00BD6EEE"/>
    <w:rsid w:val="00BD7D09"/>
    <w:rsid w:val="00BE1045"/>
    <w:rsid w:val="00BE1134"/>
    <w:rsid w:val="00BE1AF9"/>
    <w:rsid w:val="00BE28AE"/>
    <w:rsid w:val="00BE5F23"/>
    <w:rsid w:val="00BE7712"/>
    <w:rsid w:val="00BF3FBF"/>
    <w:rsid w:val="00BF473E"/>
    <w:rsid w:val="00BF4BCD"/>
    <w:rsid w:val="00BF7EE8"/>
    <w:rsid w:val="00C02693"/>
    <w:rsid w:val="00C03EC6"/>
    <w:rsid w:val="00C04D31"/>
    <w:rsid w:val="00C064B1"/>
    <w:rsid w:val="00C0666A"/>
    <w:rsid w:val="00C06EA9"/>
    <w:rsid w:val="00C0719E"/>
    <w:rsid w:val="00C12E8A"/>
    <w:rsid w:val="00C14BEF"/>
    <w:rsid w:val="00C14F21"/>
    <w:rsid w:val="00C15A1A"/>
    <w:rsid w:val="00C16EBA"/>
    <w:rsid w:val="00C205A1"/>
    <w:rsid w:val="00C20B1E"/>
    <w:rsid w:val="00C2147D"/>
    <w:rsid w:val="00C219B9"/>
    <w:rsid w:val="00C219D1"/>
    <w:rsid w:val="00C2265B"/>
    <w:rsid w:val="00C2360E"/>
    <w:rsid w:val="00C23B19"/>
    <w:rsid w:val="00C26231"/>
    <w:rsid w:val="00C26C57"/>
    <w:rsid w:val="00C270FF"/>
    <w:rsid w:val="00C273D1"/>
    <w:rsid w:val="00C33102"/>
    <w:rsid w:val="00C3391C"/>
    <w:rsid w:val="00C34754"/>
    <w:rsid w:val="00C35FFF"/>
    <w:rsid w:val="00C3779A"/>
    <w:rsid w:val="00C433CF"/>
    <w:rsid w:val="00C4417C"/>
    <w:rsid w:val="00C45BAF"/>
    <w:rsid w:val="00C45DEC"/>
    <w:rsid w:val="00C46F03"/>
    <w:rsid w:val="00C47B8B"/>
    <w:rsid w:val="00C50685"/>
    <w:rsid w:val="00C51D0F"/>
    <w:rsid w:val="00C52A71"/>
    <w:rsid w:val="00C53435"/>
    <w:rsid w:val="00C53B2E"/>
    <w:rsid w:val="00C54CB8"/>
    <w:rsid w:val="00C54D50"/>
    <w:rsid w:val="00C5788E"/>
    <w:rsid w:val="00C60295"/>
    <w:rsid w:val="00C609B0"/>
    <w:rsid w:val="00C614E7"/>
    <w:rsid w:val="00C62B97"/>
    <w:rsid w:val="00C63435"/>
    <w:rsid w:val="00C651EC"/>
    <w:rsid w:val="00C65F14"/>
    <w:rsid w:val="00C66F01"/>
    <w:rsid w:val="00C6745B"/>
    <w:rsid w:val="00C70179"/>
    <w:rsid w:val="00C7046C"/>
    <w:rsid w:val="00C71AFF"/>
    <w:rsid w:val="00C7239A"/>
    <w:rsid w:val="00C724F2"/>
    <w:rsid w:val="00C73666"/>
    <w:rsid w:val="00C739A0"/>
    <w:rsid w:val="00C7558C"/>
    <w:rsid w:val="00C76592"/>
    <w:rsid w:val="00C76F5F"/>
    <w:rsid w:val="00C80B3F"/>
    <w:rsid w:val="00C81DCB"/>
    <w:rsid w:val="00C86BD1"/>
    <w:rsid w:val="00C903D9"/>
    <w:rsid w:val="00C90C18"/>
    <w:rsid w:val="00C90E03"/>
    <w:rsid w:val="00C91E51"/>
    <w:rsid w:val="00C91EA3"/>
    <w:rsid w:val="00C93621"/>
    <w:rsid w:val="00C94151"/>
    <w:rsid w:val="00C95684"/>
    <w:rsid w:val="00C974CD"/>
    <w:rsid w:val="00CA1206"/>
    <w:rsid w:val="00CA2137"/>
    <w:rsid w:val="00CA2BA0"/>
    <w:rsid w:val="00CA2E5A"/>
    <w:rsid w:val="00CA2FC1"/>
    <w:rsid w:val="00CA44C5"/>
    <w:rsid w:val="00CA6E14"/>
    <w:rsid w:val="00CA76C6"/>
    <w:rsid w:val="00CB0346"/>
    <w:rsid w:val="00CB03A8"/>
    <w:rsid w:val="00CB14D7"/>
    <w:rsid w:val="00CB1CB1"/>
    <w:rsid w:val="00CB1DCD"/>
    <w:rsid w:val="00CB2399"/>
    <w:rsid w:val="00CB2E81"/>
    <w:rsid w:val="00CB4490"/>
    <w:rsid w:val="00CB4FB4"/>
    <w:rsid w:val="00CB62FD"/>
    <w:rsid w:val="00CB69A1"/>
    <w:rsid w:val="00CC00B8"/>
    <w:rsid w:val="00CC095B"/>
    <w:rsid w:val="00CC124D"/>
    <w:rsid w:val="00CC1624"/>
    <w:rsid w:val="00CC200B"/>
    <w:rsid w:val="00CC2086"/>
    <w:rsid w:val="00CC39D3"/>
    <w:rsid w:val="00CC4B77"/>
    <w:rsid w:val="00CC5CF6"/>
    <w:rsid w:val="00CC5EDA"/>
    <w:rsid w:val="00CC717D"/>
    <w:rsid w:val="00CD2181"/>
    <w:rsid w:val="00CD2B2A"/>
    <w:rsid w:val="00CD591E"/>
    <w:rsid w:val="00CD61FE"/>
    <w:rsid w:val="00CD748A"/>
    <w:rsid w:val="00CD7DF4"/>
    <w:rsid w:val="00CE17AA"/>
    <w:rsid w:val="00CE190C"/>
    <w:rsid w:val="00CE3202"/>
    <w:rsid w:val="00CE419A"/>
    <w:rsid w:val="00CE5106"/>
    <w:rsid w:val="00CE54F5"/>
    <w:rsid w:val="00CE6044"/>
    <w:rsid w:val="00CE62C4"/>
    <w:rsid w:val="00CF1541"/>
    <w:rsid w:val="00CF1A33"/>
    <w:rsid w:val="00CF606D"/>
    <w:rsid w:val="00CF6A70"/>
    <w:rsid w:val="00CF6D2F"/>
    <w:rsid w:val="00D0015E"/>
    <w:rsid w:val="00D00A31"/>
    <w:rsid w:val="00D019D3"/>
    <w:rsid w:val="00D01A12"/>
    <w:rsid w:val="00D041BD"/>
    <w:rsid w:val="00D05BA1"/>
    <w:rsid w:val="00D06E7A"/>
    <w:rsid w:val="00D1022A"/>
    <w:rsid w:val="00D103FE"/>
    <w:rsid w:val="00D128CC"/>
    <w:rsid w:val="00D13A08"/>
    <w:rsid w:val="00D15F11"/>
    <w:rsid w:val="00D166DB"/>
    <w:rsid w:val="00D16E1E"/>
    <w:rsid w:val="00D215F4"/>
    <w:rsid w:val="00D23DE3"/>
    <w:rsid w:val="00D2555F"/>
    <w:rsid w:val="00D274C1"/>
    <w:rsid w:val="00D30E5D"/>
    <w:rsid w:val="00D32259"/>
    <w:rsid w:val="00D33B1F"/>
    <w:rsid w:val="00D34129"/>
    <w:rsid w:val="00D3601D"/>
    <w:rsid w:val="00D36BB4"/>
    <w:rsid w:val="00D373FD"/>
    <w:rsid w:val="00D37DF6"/>
    <w:rsid w:val="00D4051C"/>
    <w:rsid w:val="00D41BAD"/>
    <w:rsid w:val="00D42E51"/>
    <w:rsid w:val="00D43793"/>
    <w:rsid w:val="00D439A2"/>
    <w:rsid w:val="00D45BB7"/>
    <w:rsid w:val="00D46DD3"/>
    <w:rsid w:val="00D50A3F"/>
    <w:rsid w:val="00D50E8F"/>
    <w:rsid w:val="00D543CF"/>
    <w:rsid w:val="00D55BAD"/>
    <w:rsid w:val="00D57335"/>
    <w:rsid w:val="00D57829"/>
    <w:rsid w:val="00D6017B"/>
    <w:rsid w:val="00D612AD"/>
    <w:rsid w:val="00D612E4"/>
    <w:rsid w:val="00D61DF5"/>
    <w:rsid w:val="00D6299B"/>
    <w:rsid w:val="00D6467D"/>
    <w:rsid w:val="00D66410"/>
    <w:rsid w:val="00D671C7"/>
    <w:rsid w:val="00D6787F"/>
    <w:rsid w:val="00D70B23"/>
    <w:rsid w:val="00D7282C"/>
    <w:rsid w:val="00D74394"/>
    <w:rsid w:val="00D747D6"/>
    <w:rsid w:val="00D77C0E"/>
    <w:rsid w:val="00D80298"/>
    <w:rsid w:val="00D836D3"/>
    <w:rsid w:val="00D84247"/>
    <w:rsid w:val="00D84CBC"/>
    <w:rsid w:val="00D84DD4"/>
    <w:rsid w:val="00D9037B"/>
    <w:rsid w:val="00D9050F"/>
    <w:rsid w:val="00D91031"/>
    <w:rsid w:val="00D94144"/>
    <w:rsid w:val="00D962A0"/>
    <w:rsid w:val="00D97A4B"/>
    <w:rsid w:val="00DA1B90"/>
    <w:rsid w:val="00DA24F9"/>
    <w:rsid w:val="00DA3B8D"/>
    <w:rsid w:val="00DA47D4"/>
    <w:rsid w:val="00DA6B1D"/>
    <w:rsid w:val="00DA782A"/>
    <w:rsid w:val="00DA7B43"/>
    <w:rsid w:val="00DB0D04"/>
    <w:rsid w:val="00DB14EB"/>
    <w:rsid w:val="00DB2A4C"/>
    <w:rsid w:val="00DB42C5"/>
    <w:rsid w:val="00DB4C4A"/>
    <w:rsid w:val="00DC13CB"/>
    <w:rsid w:val="00DC36D0"/>
    <w:rsid w:val="00DC5C07"/>
    <w:rsid w:val="00DC74D6"/>
    <w:rsid w:val="00DD1B18"/>
    <w:rsid w:val="00DD26A7"/>
    <w:rsid w:val="00DD5F5A"/>
    <w:rsid w:val="00DD607B"/>
    <w:rsid w:val="00DE2E14"/>
    <w:rsid w:val="00DE58E3"/>
    <w:rsid w:val="00DE6914"/>
    <w:rsid w:val="00DE69EB"/>
    <w:rsid w:val="00DF013D"/>
    <w:rsid w:val="00DF029A"/>
    <w:rsid w:val="00DF2D31"/>
    <w:rsid w:val="00DF39A9"/>
    <w:rsid w:val="00DF3E55"/>
    <w:rsid w:val="00DF4B45"/>
    <w:rsid w:val="00DF4B9F"/>
    <w:rsid w:val="00DF54F5"/>
    <w:rsid w:val="00DF5FE9"/>
    <w:rsid w:val="00DF626A"/>
    <w:rsid w:val="00DF72AB"/>
    <w:rsid w:val="00E00D94"/>
    <w:rsid w:val="00E0113F"/>
    <w:rsid w:val="00E01E98"/>
    <w:rsid w:val="00E02C02"/>
    <w:rsid w:val="00E02CF8"/>
    <w:rsid w:val="00E037D6"/>
    <w:rsid w:val="00E03846"/>
    <w:rsid w:val="00E03911"/>
    <w:rsid w:val="00E0463F"/>
    <w:rsid w:val="00E04BEE"/>
    <w:rsid w:val="00E05693"/>
    <w:rsid w:val="00E066A7"/>
    <w:rsid w:val="00E07499"/>
    <w:rsid w:val="00E07925"/>
    <w:rsid w:val="00E07FB7"/>
    <w:rsid w:val="00E100C6"/>
    <w:rsid w:val="00E1337C"/>
    <w:rsid w:val="00E141A7"/>
    <w:rsid w:val="00E164A9"/>
    <w:rsid w:val="00E16EF8"/>
    <w:rsid w:val="00E172FE"/>
    <w:rsid w:val="00E17359"/>
    <w:rsid w:val="00E17D98"/>
    <w:rsid w:val="00E200BF"/>
    <w:rsid w:val="00E20AD9"/>
    <w:rsid w:val="00E21DDA"/>
    <w:rsid w:val="00E23D9E"/>
    <w:rsid w:val="00E24471"/>
    <w:rsid w:val="00E264B6"/>
    <w:rsid w:val="00E264DF"/>
    <w:rsid w:val="00E31769"/>
    <w:rsid w:val="00E31903"/>
    <w:rsid w:val="00E32D75"/>
    <w:rsid w:val="00E331CB"/>
    <w:rsid w:val="00E33373"/>
    <w:rsid w:val="00E336AF"/>
    <w:rsid w:val="00E33A5D"/>
    <w:rsid w:val="00E33CE7"/>
    <w:rsid w:val="00E33EBE"/>
    <w:rsid w:val="00E34FA9"/>
    <w:rsid w:val="00E35CBF"/>
    <w:rsid w:val="00E372FF"/>
    <w:rsid w:val="00E376D0"/>
    <w:rsid w:val="00E407EC"/>
    <w:rsid w:val="00E40C2F"/>
    <w:rsid w:val="00E40CCA"/>
    <w:rsid w:val="00E43A92"/>
    <w:rsid w:val="00E4635A"/>
    <w:rsid w:val="00E47767"/>
    <w:rsid w:val="00E513D3"/>
    <w:rsid w:val="00E51754"/>
    <w:rsid w:val="00E5258F"/>
    <w:rsid w:val="00E526FD"/>
    <w:rsid w:val="00E5278D"/>
    <w:rsid w:val="00E5397F"/>
    <w:rsid w:val="00E53C91"/>
    <w:rsid w:val="00E56158"/>
    <w:rsid w:val="00E56810"/>
    <w:rsid w:val="00E56EA3"/>
    <w:rsid w:val="00E57201"/>
    <w:rsid w:val="00E5735C"/>
    <w:rsid w:val="00E57ACB"/>
    <w:rsid w:val="00E57C7E"/>
    <w:rsid w:val="00E60187"/>
    <w:rsid w:val="00E60832"/>
    <w:rsid w:val="00E614B5"/>
    <w:rsid w:val="00E61787"/>
    <w:rsid w:val="00E625C5"/>
    <w:rsid w:val="00E62C76"/>
    <w:rsid w:val="00E6542D"/>
    <w:rsid w:val="00E661C0"/>
    <w:rsid w:val="00E71138"/>
    <w:rsid w:val="00E71B4E"/>
    <w:rsid w:val="00E721F8"/>
    <w:rsid w:val="00E734A1"/>
    <w:rsid w:val="00E73DE6"/>
    <w:rsid w:val="00E74643"/>
    <w:rsid w:val="00E76648"/>
    <w:rsid w:val="00E819EC"/>
    <w:rsid w:val="00E82F24"/>
    <w:rsid w:val="00E831A9"/>
    <w:rsid w:val="00E8323A"/>
    <w:rsid w:val="00E8427A"/>
    <w:rsid w:val="00E84F89"/>
    <w:rsid w:val="00E871B2"/>
    <w:rsid w:val="00E87BB6"/>
    <w:rsid w:val="00E90A6F"/>
    <w:rsid w:val="00E90D4A"/>
    <w:rsid w:val="00E91195"/>
    <w:rsid w:val="00E9188F"/>
    <w:rsid w:val="00E92F18"/>
    <w:rsid w:val="00E936E7"/>
    <w:rsid w:val="00E9377B"/>
    <w:rsid w:val="00E97E97"/>
    <w:rsid w:val="00EA10D4"/>
    <w:rsid w:val="00EA3DCA"/>
    <w:rsid w:val="00EA462C"/>
    <w:rsid w:val="00EA4921"/>
    <w:rsid w:val="00EA50A6"/>
    <w:rsid w:val="00EA63A8"/>
    <w:rsid w:val="00EA6453"/>
    <w:rsid w:val="00EB15BF"/>
    <w:rsid w:val="00EB3065"/>
    <w:rsid w:val="00EB5F55"/>
    <w:rsid w:val="00EB64B7"/>
    <w:rsid w:val="00EB6B80"/>
    <w:rsid w:val="00EB7109"/>
    <w:rsid w:val="00EB7295"/>
    <w:rsid w:val="00EB7A61"/>
    <w:rsid w:val="00EB7C14"/>
    <w:rsid w:val="00EC1E32"/>
    <w:rsid w:val="00EC2747"/>
    <w:rsid w:val="00EC306B"/>
    <w:rsid w:val="00EC3300"/>
    <w:rsid w:val="00EC5270"/>
    <w:rsid w:val="00EC5742"/>
    <w:rsid w:val="00ED01FF"/>
    <w:rsid w:val="00ED11BC"/>
    <w:rsid w:val="00ED2762"/>
    <w:rsid w:val="00ED6849"/>
    <w:rsid w:val="00ED79F8"/>
    <w:rsid w:val="00ED7EF1"/>
    <w:rsid w:val="00EE10AB"/>
    <w:rsid w:val="00EE25D7"/>
    <w:rsid w:val="00EE2C85"/>
    <w:rsid w:val="00EE2CD3"/>
    <w:rsid w:val="00EE49F5"/>
    <w:rsid w:val="00EE57EE"/>
    <w:rsid w:val="00EF0C0C"/>
    <w:rsid w:val="00EF2566"/>
    <w:rsid w:val="00EF3DFE"/>
    <w:rsid w:val="00EF4EAA"/>
    <w:rsid w:val="00EF50E7"/>
    <w:rsid w:val="00EF5D98"/>
    <w:rsid w:val="00EF68B0"/>
    <w:rsid w:val="00EF7544"/>
    <w:rsid w:val="00EF7B1C"/>
    <w:rsid w:val="00F0152F"/>
    <w:rsid w:val="00F017D3"/>
    <w:rsid w:val="00F01EAB"/>
    <w:rsid w:val="00F02BAD"/>
    <w:rsid w:val="00F02EBA"/>
    <w:rsid w:val="00F02F77"/>
    <w:rsid w:val="00F03FF4"/>
    <w:rsid w:val="00F06AAA"/>
    <w:rsid w:val="00F06EB3"/>
    <w:rsid w:val="00F1101A"/>
    <w:rsid w:val="00F14214"/>
    <w:rsid w:val="00F179DD"/>
    <w:rsid w:val="00F17CA2"/>
    <w:rsid w:val="00F21802"/>
    <w:rsid w:val="00F237A0"/>
    <w:rsid w:val="00F256FD"/>
    <w:rsid w:val="00F26E08"/>
    <w:rsid w:val="00F33B8D"/>
    <w:rsid w:val="00F34A81"/>
    <w:rsid w:val="00F35386"/>
    <w:rsid w:val="00F355C5"/>
    <w:rsid w:val="00F36AE6"/>
    <w:rsid w:val="00F36EE5"/>
    <w:rsid w:val="00F40935"/>
    <w:rsid w:val="00F40E26"/>
    <w:rsid w:val="00F41964"/>
    <w:rsid w:val="00F42DC8"/>
    <w:rsid w:val="00F4363A"/>
    <w:rsid w:val="00F43BD0"/>
    <w:rsid w:val="00F46884"/>
    <w:rsid w:val="00F46CF0"/>
    <w:rsid w:val="00F46DFD"/>
    <w:rsid w:val="00F46F9C"/>
    <w:rsid w:val="00F47DB2"/>
    <w:rsid w:val="00F50FB4"/>
    <w:rsid w:val="00F52EB0"/>
    <w:rsid w:val="00F53149"/>
    <w:rsid w:val="00F5416C"/>
    <w:rsid w:val="00F546AB"/>
    <w:rsid w:val="00F56C11"/>
    <w:rsid w:val="00F60DA0"/>
    <w:rsid w:val="00F61E5C"/>
    <w:rsid w:val="00F63143"/>
    <w:rsid w:val="00F6371C"/>
    <w:rsid w:val="00F65712"/>
    <w:rsid w:val="00F65746"/>
    <w:rsid w:val="00F65B56"/>
    <w:rsid w:val="00F6687C"/>
    <w:rsid w:val="00F70011"/>
    <w:rsid w:val="00F71242"/>
    <w:rsid w:val="00F71247"/>
    <w:rsid w:val="00F737FC"/>
    <w:rsid w:val="00F74E75"/>
    <w:rsid w:val="00F75857"/>
    <w:rsid w:val="00F758A5"/>
    <w:rsid w:val="00F762E6"/>
    <w:rsid w:val="00F7688B"/>
    <w:rsid w:val="00F77843"/>
    <w:rsid w:val="00F81D1B"/>
    <w:rsid w:val="00F82EA9"/>
    <w:rsid w:val="00F83157"/>
    <w:rsid w:val="00F836E1"/>
    <w:rsid w:val="00F85869"/>
    <w:rsid w:val="00F860A2"/>
    <w:rsid w:val="00F87195"/>
    <w:rsid w:val="00F902E5"/>
    <w:rsid w:val="00F92EB6"/>
    <w:rsid w:val="00F934E0"/>
    <w:rsid w:val="00F93691"/>
    <w:rsid w:val="00F93882"/>
    <w:rsid w:val="00F95038"/>
    <w:rsid w:val="00F96C80"/>
    <w:rsid w:val="00F97257"/>
    <w:rsid w:val="00FA1B28"/>
    <w:rsid w:val="00FA3977"/>
    <w:rsid w:val="00FA43D8"/>
    <w:rsid w:val="00FA51F0"/>
    <w:rsid w:val="00FA570E"/>
    <w:rsid w:val="00FA5949"/>
    <w:rsid w:val="00FA615B"/>
    <w:rsid w:val="00FA6629"/>
    <w:rsid w:val="00FA70FD"/>
    <w:rsid w:val="00FB038B"/>
    <w:rsid w:val="00FB18BC"/>
    <w:rsid w:val="00FB3EE6"/>
    <w:rsid w:val="00FB6786"/>
    <w:rsid w:val="00FB727B"/>
    <w:rsid w:val="00FC0629"/>
    <w:rsid w:val="00FC09C6"/>
    <w:rsid w:val="00FC2D58"/>
    <w:rsid w:val="00FC4086"/>
    <w:rsid w:val="00FC5528"/>
    <w:rsid w:val="00FC5F3A"/>
    <w:rsid w:val="00FC68B2"/>
    <w:rsid w:val="00FC6E3B"/>
    <w:rsid w:val="00FD0694"/>
    <w:rsid w:val="00FD199A"/>
    <w:rsid w:val="00FD1C6C"/>
    <w:rsid w:val="00FD3B16"/>
    <w:rsid w:val="00FD4240"/>
    <w:rsid w:val="00FD54EE"/>
    <w:rsid w:val="00FD7931"/>
    <w:rsid w:val="00FD7BFE"/>
    <w:rsid w:val="00FE071F"/>
    <w:rsid w:val="00FE13C2"/>
    <w:rsid w:val="00FE2044"/>
    <w:rsid w:val="00FE41F5"/>
    <w:rsid w:val="00FE4764"/>
    <w:rsid w:val="00FE5943"/>
    <w:rsid w:val="00FE72AA"/>
    <w:rsid w:val="00FE79EC"/>
    <w:rsid w:val="00FF123B"/>
    <w:rsid w:val="00FF2082"/>
    <w:rsid w:val="00FF4C33"/>
    <w:rsid w:val="00FF6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253F67F"/>
  <w15:docId w15:val="{FD431B67-AB74-402E-A584-4154F6B287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80C2D"/>
    <w:pPr>
      <w:jc w:val="both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794EC5"/>
    <w:pPr>
      <w:keepNext/>
      <w:keepLines/>
      <w:numPr>
        <w:numId w:val="1"/>
      </w:numPr>
      <w:spacing w:before="240" w:after="120"/>
      <w:outlineLvl w:val="0"/>
    </w:pPr>
    <w:rPr>
      <w:rFonts w:asciiTheme="majorHAnsi" w:eastAsiaTheme="majorEastAsia" w:hAnsiTheme="majorHAnsi" w:cstheme="majorBidi"/>
      <w:b/>
      <w:color w:val="1F4E79" w:themeColor="accent5" w:themeShade="80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94EC5"/>
    <w:pPr>
      <w:keepNext/>
      <w:keepLines/>
      <w:numPr>
        <w:ilvl w:val="1"/>
        <w:numId w:val="1"/>
      </w:numPr>
      <w:spacing w:before="200" w:after="120"/>
      <w:outlineLvl w:val="1"/>
    </w:pPr>
    <w:rPr>
      <w:rFonts w:asciiTheme="majorHAnsi" w:eastAsiaTheme="majorEastAsia" w:hAnsiTheme="majorHAnsi" w:cstheme="majorBidi"/>
      <w:b/>
      <w:color w:val="1F4E79" w:themeColor="accent5" w:themeShade="80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936D3D"/>
    <w:pPr>
      <w:keepNext/>
      <w:keepLines/>
      <w:numPr>
        <w:ilvl w:val="2"/>
        <w:numId w:val="1"/>
      </w:numPr>
      <w:spacing w:before="120" w:after="120"/>
      <w:outlineLvl w:val="2"/>
    </w:pPr>
    <w:rPr>
      <w:rFonts w:asciiTheme="majorHAnsi" w:eastAsiaTheme="majorEastAsia" w:hAnsiTheme="majorHAnsi" w:cstheme="majorBidi"/>
      <w:b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F95038"/>
    <w:pPr>
      <w:keepNext/>
      <w:keepLines/>
      <w:numPr>
        <w:ilvl w:val="3"/>
        <w:numId w:val="1"/>
      </w:numPr>
      <w:ind w:left="862" w:hanging="862"/>
      <w:outlineLvl w:val="3"/>
    </w:pPr>
    <w:rPr>
      <w:rFonts w:asciiTheme="majorHAnsi" w:eastAsiaTheme="majorEastAsia" w:hAnsiTheme="majorHAnsi" w:cstheme="majorBidi"/>
      <w:b/>
      <w:i/>
      <w:iCs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E32D75"/>
    <w:pPr>
      <w:keepNext/>
      <w:keepLines/>
      <w:numPr>
        <w:ilvl w:val="4"/>
        <w:numId w:val="1"/>
      </w:numPr>
      <w:spacing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32D75"/>
    <w:pPr>
      <w:keepNext/>
      <w:keepLines/>
      <w:numPr>
        <w:ilvl w:val="5"/>
        <w:numId w:val="1"/>
      </w:numPr>
      <w:spacing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32D75"/>
    <w:pPr>
      <w:keepNext/>
      <w:keepLines/>
      <w:numPr>
        <w:ilvl w:val="6"/>
        <w:numId w:val="1"/>
      </w:numPr>
      <w:spacing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32D75"/>
    <w:pPr>
      <w:keepNext/>
      <w:keepLines/>
      <w:numPr>
        <w:ilvl w:val="7"/>
        <w:numId w:val="1"/>
      </w:numPr>
      <w:spacing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32D75"/>
    <w:pPr>
      <w:keepNext/>
      <w:keepLines/>
      <w:numPr>
        <w:ilvl w:val="8"/>
        <w:numId w:val="1"/>
      </w:numPr>
      <w:spacing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CC00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CC00B8"/>
  </w:style>
  <w:style w:type="paragraph" w:styleId="Stopka">
    <w:name w:val="footer"/>
    <w:basedOn w:val="Normalny"/>
    <w:link w:val="StopkaZnak"/>
    <w:unhideWhenUsed/>
    <w:rsid w:val="00CC00B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CC00B8"/>
  </w:style>
  <w:style w:type="character" w:customStyle="1" w:styleId="Nagwek1Znak">
    <w:name w:val="Nagłówek 1 Znak"/>
    <w:basedOn w:val="Domylnaczcionkaakapitu"/>
    <w:link w:val="Nagwek1"/>
    <w:uiPriority w:val="9"/>
    <w:rsid w:val="00794EC5"/>
    <w:rPr>
      <w:rFonts w:asciiTheme="majorHAnsi" w:eastAsiaTheme="majorEastAsia" w:hAnsiTheme="majorHAnsi" w:cstheme="majorBidi"/>
      <w:b/>
      <w:color w:val="1F4E79" w:themeColor="accent5" w:themeShade="80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794EC5"/>
    <w:rPr>
      <w:rFonts w:asciiTheme="majorHAnsi" w:eastAsiaTheme="majorEastAsia" w:hAnsiTheme="majorHAnsi" w:cstheme="majorBidi"/>
      <w:b/>
      <w:color w:val="1F4E79" w:themeColor="accent5" w:themeShade="80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936D3D"/>
    <w:rPr>
      <w:rFonts w:asciiTheme="majorHAnsi" w:eastAsiaTheme="majorEastAsia" w:hAnsiTheme="majorHAnsi" w:cstheme="majorBidi"/>
      <w:b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rsid w:val="00F95038"/>
    <w:rPr>
      <w:rFonts w:asciiTheme="majorHAnsi" w:eastAsiaTheme="majorEastAsia" w:hAnsiTheme="majorHAnsi" w:cstheme="majorBidi"/>
      <w:b/>
      <w:i/>
      <w:iCs/>
    </w:rPr>
  </w:style>
  <w:style w:type="character" w:customStyle="1" w:styleId="Nagwek5Znak">
    <w:name w:val="Nagłówek 5 Znak"/>
    <w:basedOn w:val="Domylnaczcionkaakapitu"/>
    <w:link w:val="Nagwek5"/>
    <w:uiPriority w:val="9"/>
    <w:rsid w:val="00E32D75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32D75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32D75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32D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32D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CA44C5"/>
    <w:pPr>
      <w:numPr>
        <w:numId w:val="0"/>
      </w:num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0B069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0B069E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0B069E"/>
    <w:pPr>
      <w:spacing w:after="100"/>
      <w:ind w:left="440"/>
    </w:pPr>
  </w:style>
  <w:style w:type="character" w:styleId="Hipercze">
    <w:name w:val="Hyperlink"/>
    <w:basedOn w:val="Domylnaczcionkaakapitu"/>
    <w:uiPriority w:val="99"/>
    <w:unhideWhenUsed/>
    <w:rsid w:val="004E59B3"/>
    <w:rPr>
      <w:color w:val="0563C1" w:themeColor="hyperlink"/>
      <w:u w:val="single"/>
    </w:rPr>
  </w:style>
  <w:style w:type="paragraph" w:styleId="Akapitzlist">
    <w:name w:val="List Paragraph"/>
    <w:basedOn w:val="Normalny"/>
    <w:uiPriority w:val="34"/>
    <w:qFormat/>
    <w:rsid w:val="00F61E5C"/>
    <w:pPr>
      <w:contextualSpacing/>
    </w:pPr>
  </w:style>
  <w:style w:type="table" w:styleId="Tabela-Siatka">
    <w:name w:val="Table Grid"/>
    <w:basedOn w:val="Standardowy"/>
    <w:uiPriority w:val="39"/>
    <w:rsid w:val="0080287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icture-Picture">
    <w:name w:val="Picture-Picture"/>
    <w:basedOn w:val="Normalny"/>
    <w:qFormat/>
    <w:rsid w:val="002A0122"/>
    <w:pPr>
      <w:spacing w:before="360" w:after="240"/>
      <w:jc w:val="center"/>
    </w:pPr>
  </w:style>
  <w:style w:type="paragraph" w:customStyle="1" w:styleId="Picture-Title">
    <w:name w:val="Picture-Title"/>
    <w:basedOn w:val="Normalny"/>
    <w:qFormat/>
    <w:rsid w:val="00AC4BD3"/>
    <w:pPr>
      <w:tabs>
        <w:tab w:val="left" w:pos="851"/>
      </w:tabs>
      <w:spacing w:before="80"/>
    </w:pPr>
    <w:rPr>
      <w:b/>
      <w:sz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2341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2341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2341B"/>
    <w:rPr>
      <w:vertAlign w:val="superscript"/>
    </w:rPr>
  </w:style>
  <w:style w:type="paragraph" w:styleId="Lista">
    <w:name w:val="List"/>
    <w:basedOn w:val="Normalny"/>
    <w:uiPriority w:val="99"/>
    <w:unhideWhenUsed/>
    <w:rsid w:val="00CD7DF4"/>
    <w:pPr>
      <w:ind w:left="283" w:hanging="283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CD7DF4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CD7DF4"/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CD7DF4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CD7DF4"/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CD7DF4"/>
    <w:pPr>
      <w:spacing w:after="8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CD7DF4"/>
  </w:style>
  <w:style w:type="character" w:customStyle="1" w:styleId="class-name">
    <w:name w:val="class-name"/>
    <w:basedOn w:val="Domylnaczcionkaakapitu"/>
    <w:rsid w:val="00F93882"/>
  </w:style>
  <w:style w:type="character" w:customStyle="1" w:styleId="productdataproducer">
    <w:name w:val="product__data__producer"/>
    <w:rsid w:val="001A65C9"/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7107E8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7107E8"/>
    <w:rPr>
      <w:i/>
      <w:iCs/>
      <w:color w:val="2F5496" w:themeColor="accent1" w:themeShade="BF"/>
    </w:rPr>
  </w:style>
  <w:style w:type="paragraph" w:styleId="NormalnyWeb">
    <w:name w:val="Normal (Web)"/>
    <w:basedOn w:val="Normalny"/>
    <w:uiPriority w:val="99"/>
    <w:semiHidden/>
    <w:unhideWhenUsed/>
    <w:rsid w:val="00507F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has-very-light-gray-background-color">
    <w:name w:val="has-very-light-gray-background-color"/>
    <w:basedOn w:val="Normalny"/>
    <w:rsid w:val="00507F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basedOn w:val="Domylnaczcionkaakapitu"/>
    <w:uiPriority w:val="20"/>
    <w:qFormat/>
    <w:rsid w:val="00507FD3"/>
    <w:rPr>
      <w:i/>
      <w:iCs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733A4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733A4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733A4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33A4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33A46"/>
    <w:rPr>
      <w:b/>
      <w:bCs/>
      <w:sz w:val="20"/>
      <w:szCs w:val="20"/>
    </w:rPr>
  </w:style>
  <w:style w:type="character" w:styleId="Pogrubienie">
    <w:name w:val="Strong"/>
    <w:uiPriority w:val="22"/>
    <w:qFormat/>
    <w:rsid w:val="006C3B14"/>
    <w:rPr>
      <w:b/>
      <w:bCs/>
    </w:rPr>
  </w:style>
  <w:style w:type="paragraph" w:styleId="HTML-wstpniesformatowany">
    <w:name w:val="HTML Preformatted"/>
    <w:basedOn w:val="Normalny"/>
    <w:link w:val="HTML-wstpniesformatowanyZnak"/>
    <w:uiPriority w:val="99"/>
    <w:unhideWhenUsed/>
    <w:rsid w:val="006C3B1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basedOn w:val="Domylnaczcionkaakapitu"/>
    <w:link w:val="HTML-wstpniesformatowany"/>
    <w:uiPriority w:val="99"/>
    <w:rsid w:val="006C3B14"/>
    <w:rPr>
      <w:rFonts w:ascii="Courier New" w:eastAsia="Times New Roman" w:hAnsi="Courier New" w:cs="Courier New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583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611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55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88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3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1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8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2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00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769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9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71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4550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129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igaom.pl/mean_well.html" TargetMode="External"/><Relationship Id="rId18" Type="http://schemas.openxmlformats.org/officeDocument/2006/relationships/hyperlink" Target="http://www.gigaom.pl/mean_well.html" TargetMode="External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yperlink" Target="http://www.gigaom.pl/mean_well.html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gigaom.pl/mean_well.html" TargetMode="External"/><Relationship Id="rId17" Type="http://schemas.openxmlformats.org/officeDocument/2006/relationships/hyperlink" Target="http://www.gigaom.pl/mean_well.html" TargetMode="External"/><Relationship Id="rId25" Type="http://schemas.openxmlformats.org/officeDocument/2006/relationships/hyperlink" Target="http://www.gigaom.pl/mean_well.html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gigaom.pl/mean_well.html" TargetMode="External"/><Relationship Id="rId20" Type="http://schemas.openxmlformats.org/officeDocument/2006/relationships/hyperlink" Target="http://www.gigaom.pl/mean_well.html" TargetMode="External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gigaom.pl/mean_well.html" TargetMode="External"/><Relationship Id="rId24" Type="http://schemas.openxmlformats.org/officeDocument/2006/relationships/hyperlink" Target="http://www.gigaom.pl/mean_well.html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gigaom.pl/mean_well.html" TargetMode="External"/><Relationship Id="rId23" Type="http://schemas.openxmlformats.org/officeDocument/2006/relationships/hyperlink" Target="http://www.gigaom.pl/mean_well.html" TargetMode="External"/><Relationship Id="rId28" Type="http://schemas.openxmlformats.org/officeDocument/2006/relationships/footer" Target="footer1.xml"/><Relationship Id="rId10" Type="http://schemas.openxmlformats.org/officeDocument/2006/relationships/hyperlink" Target="http://www.gigaom.pl/mean_well.html" TargetMode="External"/><Relationship Id="rId19" Type="http://schemas.openxmlformats.org/officeDocument/2006/relationships/hyperlink" Target="http://www.gigaom.pl/mean_well.html" TargetMode="External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gigaom.pl/mean_well.html" TargetMode="External"/><Relationship Id="rId22" Type="http://schemas.openxmlformats.org/officeDocument/2006/relationships/hyperlink" Target="http://www.gigaom.pl/mean_well.html" TargetMode="External"/><Relationship Id="rId27" Type="http://schemas.openxmlformats.org/officeDocument/2006/relationships/header" Target="header2.xml"/><Relationship Id="rId30" Type="http://schemas.openxmlformats.org/officeDocument/2006/relationships/header" Target="header3.xml"/><Relationship Id="rId8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Borys\projekty\_BENEVALE%20GROUP\Wydzia&#322;%20Biologii%20UAM\Fabian%20-%20szablon\szablon%20Projekt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F55B78-A7E6-4395-AD23-81CA6637EC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szablon Projekt.dotx</Template>
  <TotalTime>265</TotalTime>
  <Pages>38</Pages>
  <Words>6162</Words>
  <Characters>36978</Characters>
  <Application>Microsoft Office Word</Application>
  <DocSecurity>0</DocSecurity>
  <Lines>308</Lines>
  <Paragraphs>86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Borys</dc:creator>
  <cp:keywords/>
  <dc:description/>
  <cp:lastModifiedBy>Borys</cp:lastModifiedBy>
  <cp:revision>111</cp:revision>
  <cp:lastPrinted>2024-03-02T22:18:00Z</cp:lastPrinted>
  <dcterms:created xsi:type="dcterms:W3CDTF">2024-06-18T09:26:00Z</dcterms:created>
  <dcterms:modified xsi:type="dcterms:W3CDTF">2024-08-25T15:15:00Z</dcterms:modified>
</cp:coreProperties>
</file>